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35C1E1C8" w:rsidR="004A669D" w:rsidRPr="000147EF" w:rsidRDefault="00CC434D" w:rsidP="004A669D">
      <w:pPr>
        <w:pStyle w:val="CRCoverPage"/>
        <w:tabs>
          <w:tab w:val="right" w:pos="9639"/>
        </w:tabs>
        <w:spacing w:after="0"/>
        <w:rPr>
          <w:b/>
          <w:i/>
          <w:noProof/>
          <w:sz w:val="28"/>
        </w:rPr>
      </w:pPr>
      <w:r>
        <w:rPr>
          <w:rFonts w:cs="Arial"/>
          <w:b/>
          <w:bCs/>
          <w:sz w:val="24"/>
        </w:rPr>
        <w:t>SA WG2 Meeting #15</w:t>
      </w:r>
      <w:r w:rsidR="005F395B">
        <w:rPr>
          <w:rFonts w:cs="Arial"/>
          <w:b/>
          <w:bCs/>
          <w:sz w:val="24"/>
        </w:rPr>
        <w:t>5</w:t>
      </w:r>
      <w:r w:rsidR="004A669D" w:rsidRPr="000147EF">
        <w:rPr>
          <w:b/>
          <w:i/>
          <w:noProof/>
          <w:sz w:val="28"/>
        </w:rPr>
        <w:tab/>
      </w:r>
      <w:r w:rsidR="00FB2FFE" w:rsidRPr="003E3E80">
        <w:rPr>
          <w:b/>
          <w:i/>
          <w:noProof/>
          <w:sz w:val="28"/>
        </w:rPr>
        <w:t>S2-2302251</w:t>
      </w:r>
    </w:p>
    <w:p w14:paraId="7CB45193" w14:textId="6D17ADFB" w:rsidR="001E41F3" w:rsidRPr="000147EF" w:rsidRDefault="005F395B" w:rsidP="005E2C44">
      <w:pPr>
        <w:pStyle w:val="CRCoverPage"/>
        <w:outlineLvl w:val="0"/>
        <w:rPr>
          <w:b/>
          <w:noProof/>
          <w:sz w:val="24"/>
        </w:rPr>
      </w:pPr>
      <w:r>
        <w:rPr>
          <w:rFonts w:cs="Arial"/>
          <w:b/>
          <w:bCs/>
          <w:sz w:val="24"/>
        </w:rPr>
        <w:t>Athens, Greece, Feb 20 – 24, 2023</w:t>
      </w:r>
      <w:bookmarkStart w:id="0" w:name="_GoBack"/>
      <w:bookmarkEnd w:id="0"/>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A05AB8">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FB2FFE" w:rsidRPr="00FB2FFE">
        <w:rPr>
          <w:b/>
          <w:noProof/>
          <w:color w:val="3333FF"/>
        </w:rPr>
        <w:t>S2-2300394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9E48B2" w:rsidR="001E41F3" w:rsidRPr="00740495" w:rsidRDefault="00740495" w:rsidP="00740495">
            <w:pPr>
              <w:pStyle w:val="CRCoverPage"/>
              <w:spacing w:after="0"/>
              <w:jc w:val="center"/>
              <w:rPr>
                <w:b/>
                <w:noProof/>
                <w:sz w:val="28"/>
              </w:rPr>
            </w:pPr>
            <w:r w:rsidRPr="00740495">
              <w:rPr>
                <w:b/>
                <w:noProof/>
                <w:sz w:val="28"/>
              </w:rPr>
              <w:t>0825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DB86E7" w:rsidR="001E41F3" w:rsidRPr="000147EF" w:rsidRDefault="00FB2FFE" w:rsidP="00E13F3D">
            <w:pPr>
              <w:pStyle w:val="CRCoverPage"/>
              <w:spacing w:after="0"/>
              <w:jc w:val="center"/>
              <w:rPr>
                <w:b/>
                <w:noProof/>
              </w:rPr>
            </w:pPr>
            <w:r w:rsidRPr="003E3E80">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B5755F" w:rsidR="001E41F3" w:rsidRPr="000147EF" w:rsidRDefault="00CC434D">
            <w:pPr>
              <w:pStyle w:val="CRCoverPage"/>
              <w:spacing w:after="0"/>
              <w:jc w:val="center"/>
              <w:rPr>
                <w:noProof/>
                <w:sz w:val="28"/>
              </w:rPr>
            </w:pPr>
            <w:r>
              <w:rPr>
                <w:rFonts w:hint="eastAsia"/>
                <w:b/>
                <w:noProof/>
                <w:sz w:val="28"/>
                <w:lang w:eastAsia="zh-CN"/>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87347F" w:rsidR="00F25D98" w:rsidRPr="000147EF" w:rsidRDefault="007929E3"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D9763C" w:rsidR="001E41F3" w:rsidRPr="000147EF" w:rsidRDefault="00FA44F7" w:rsidP="0004506A">
            <w:pPr>
              <w:pStyle w:val="CRCoverPage"/>
              <w:spacing w:after="0"/>
              <w:rPr>
                <w:noProof/>
              </w:rPr>
            </w:pPr>
            <w:r w:rsidRPr="00FA44F7">
              <w:rPr>
                <w:noProof/>
              </w:rPr>
              <w:t xml:space="preserve">Introduction of </w:t>
            </w:r>
            <w:r w:rsidR="00D537BA">
              <w:rPr>
                <w:rFonts w:hint="eastAsia"/>
                <w:noProof/>
                <w:lang w:eastAsia="zh-CN"/>
              </w:rPr>
              <w:t>Power</w:t>
            </w:r>
            <w:r w:rsidR="00D537BA">
              <w:rPr>
                <w:noProof/>
              </w:rPr>
              <w:t xml:space="preserve"> </w:t>
            </w:r>
            <w:r w:rsidR="00D537BA">
              <w:rPr>
                <w:rFonts w:hint="eastAsia"/>
                <w:noProof/>
                <w:lang w:eastAsia="zh-CN"/>
              </w:rPr>
              <w:t>Saving</w:t>
            </w:r>
            <w:r w:rsidRPr="00FA44F7">
              <w:rPr>
                <w:noProof/>
              </w:rPr>
              <w:t xml:space="preserve"> requirements</w:t>
            </w:r>
            <w:r w:rsidR="001F6776">
              <w:rPr>
                <w:noProof/>
              </w:rPr>
              <w:t xml:space="preserve"> for XRM service </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6A71A5" w:rsidR="001E41F3" w:rsidRPr="000147EF" w:rsidRDefault="00FA44F7" w:rsidP="00FA44F7">
            <w:pPr>
              <w:pStyle w:val="CRCoverPage"/>
              <w:spacing w:after="0"/>
              <w:rPr>
                <w:noProof/>
                <w:lang w:val="en-US"/>
              </w:rPr>
            </w:pPr>
            <w:r>
              <w:rPr>
                <w:noProof/>
              </w:rPr>
              <w:t>vivo</w:t>
            </w:r>
            <w:r w:rsidR="00D0147D">
              <w:rPr>
                <w:noProof/>
              </w:rPr>
              <w:t xml:space="preserve">, </w:t>
            </w:r>
            <w:r w:rsidR="00A31058">
              <w:rPr>
                <w:noProof/>
              </w:rPr>
              <w:t>[</w:t>
            </w:r>
            <w:r w:rsidR="00D0147D">
              <w:rPr>
                <w:noProof/>
              </w:rPr>
              <w:t>China Mobile</w:t>
            </w:r>
            <w:r w:rsidR="00A31058">
              <w:rPr>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C5BCDB"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A05AB8">
              <w:t>2</w:t>
            </w:r>
            <w:r w:rsidR="004B0410">
              <w:t>-</w:t>
            </w:r>
            <w:r w:rsidR="00A25939">
              <w:t>0</w:t>
            </w:r>
            <w:r w:rsidR="00A05AB8">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5D197" w14:textId="1EE13FDE" w:rsidR="00175A6D" w:rsidRDefault="001F6776" w:rsidP="005C754F">
            <w:pPr>
              <w:pStyle w:val="af3"/>
              <w:spacing w:before="60" w:after="0"/>
              <w:rPr>
                <w:rFonts w:ascii="Arial" w:hAnsi="Arial" w:cs="Arial"/>
                <w:lang w:val="en-US" w:eastAsia="zh-CN"/>
              </w:rPr>
            </w:pPr>
            <w:r>
              <w:rPr>
                <w:rFonts w:ascii="Arial" w:hAnsi="Arial" w:cs="Arial"/>
                <w:lang w:val="en-US" w:eastAsia="zh-CN"/>
              </w:rPr>
              <w:t>Introduction the conclusion defined in Clause 8.8 in TR 23.700-60.</w:t>
            </w:r>
          </w:p>
          <w:p w14:paraId="7FA0E446" w14:textId="37B0FC34" w:rsidR="009F6740" w:rsidRDefault="009F6740" w:rsidP="004B7914">
            <w:pPr>
              <w:pStyle w:val="af3"/>
              <w:numPr>
                <w:ilvl w:val="0"/>
                <w:numId w:val="10"/>
              </w:numPr>
              <w:spacing w:before="60" w:after="0"/>
              <w:rPr>
                <w:rFonts w:ascii="Arial" w:hAnsi="Arial" w:cs="Arial"/>
                <w:lang w:val="en-US" w:eastAsia="zh-CN"/>
              </w:rPr>
            </w:pPr>
            <w:r w:rsidRPr="00D0147D">
              <w:rPr>
                <w:rFonts w:ascii="Arial" w:hAnsi="Arial" w:cs="Arial"/>
                <w:lang w:val="en-US" w:eastAsia="zh-CN"/>
              </w:rPr>
              <w:t xml:space="preserve">TSC Assistance Container </w:t>
            </w:r>
            <w:r>
              <w:rPr>
                <w:rFonts w:ascii="Arial" w:hAnsi="Arial" w:cs="Arial"/>
                <w:lang w:val="en-US" w:eastAsia="zh-CN"/>
              </w:rPr>
              <w:t xml:space="preserve">is </w:t>
            </w:r>
            <w:r w:rsidRPr="00D0147D">
              <w:rPr>
                <w:rFonts w:ascii="Arial" w:hAnsi="Arial" w:cs="Arial"/>
                <w:lang w:val="en-US" w:eastAsia="zh-CN"/>
              </w:rPr>
              <w:t>provided by TSN AF</w:t>
            </w:r>
            <w:r>
              <w:rPr>
                <w:rFonts w:ascii="Arial" w:hAnsi="Arial" w:cs="Arial"/>
                <w:lang w:val="en-US" w:eastAsia="zh-CN"/>
              </w:rPr>
              <w:t xml:space="preserve"> or generated</w:t>
            </w:r>
            <w:r w:rsidRPr="00D0147D">
              <w:rPr>
                <w:rFonts w:ascii="Arial" w:hAnsi="Arial" w:cs="Arial"/>
                <w:lang w:val="en-US" w:eastAsia="zh-CN"/>
              </w:rPr>
              <w:t xml:space="preserve"> </w:t>
            </w:r>
            <w:r>
              <w:rPr>
                <w:rFonts w:ascii="Arial" w:hAnsi="Arial" w:cs="Arial"/>
                <w:lang w:val="en-US" w:eastAsia="zh-CN"/>
              </w:rPr>
              <w:t xml:space="preserve">by </w:t>
            </w:r>
            <w:r w:rsidRPr="00D0147D">
              <w:rPr>
                <w:rFonts w:ascii="Arial" w:hAnsi="Arial" w:cs="Arial"/>
                <w:lang w:val="en-US" w:eastAsia="zh-CN"/>
              </w:rPr>
              <w:t>TSCTSF</w:t>
            </w:r>
            <w:r>
              <w:rPr>
                <w:rFonts w:ascii="Arial" w:hAnsi="Arial" w:cs="Arial"/>
                <w:lang w:val="en-US" w:eastAsia="zh-CN"/>
              </w:rPr>
              <w:t xml:space="preserve"> based on the traffic characteristics parameters provided by the AF. Hence </w:t>
            </w:r>
            <w:r w:rsidRPr="00D0147D">
              <w:rPr>
                <w:rFonts w:ascii="Arial" w:hAnsi="Arial" w:cs="Arial"/>
                <w:lang w:val="en-US" w:eastAsia="zh-CN"/>
              </w:rPr>
              <w:t>TSC Assistance Container</w:t>
            </w:r>
            <w:r>
              <w:rPr>
                <w:rFonts w:ascii="Arial" w:hAnsi="Arial" w:cs="Arial"/>
                <w:lang w:val="en-US" w:eastAsia="zh-CN"/>
              </w:rPr>
              <w:t xml:space="preserve"> cannot be provided by the AF and also cannot to be used to transmit the traffic characteristics parameters for XRM. </w:t>
            </w:r>
          </w:p>
          <w:p w14:paraId="708AA7DE" w14:textId="0F1C2033" w:rsidR="00F6046A" w:rsidRPr="00175A6D" w:rsidRDefault="009F6740" w:rsidP="004B7914">
            <w:pPr>
              <w:pStyle w:val="af3"/>
              <w:spacing w:before="60" w:after="0"/>
              <w:rPr>
                <w:rFonts w:ascii="Arial" w:hAnsi="Arial" w:cs="Arial"/>
                <w:lang w:val="en-US" w:eastAsia="zh-CN"/>
              </w:rPr>
            </w:pPr>
            <w:r>
              <w:rPr>
                <w:rFonts w:ascii="Arial" w:hAnsi="Arial" w:cs="Arial"/>
                <w:lang w:val="en-US" w:eastAsia="zh-CN"/>
              </w:rPr>
              <w:t xml:space="preserve">Hence, it is proposed AF provide </w:t>
            </w:r>
            <w:r w:rsidR="004B7914" w:rsidRPr="004B7914">
              <w:rPr>
                <w:rFonts w:ascii="Arial" w:hAnsi="Arial" w:cs="Arial"/>
                <w:lang w:val="en-US" w:eastAsia="zh-CN"/>
              </w:rPr>
              <w:t>Traffic Characteristics Information as described in the clause 5.37.x of TS 23.501[2]</w:t>
            </w:r>
            <w:r w:rsidR="004B7914">
              <w:rPr>
                <w:rFonts w:ascii="Arial" w:hAnsi="Arial" w:cs="Arial"/>
                <w:lang w:val="en-US" w:eastAsia="zh-CN"/>
              </w:rPr>
              <w:t xml:space="preserve"> to the PCF via NEF or directly when the AF is trusted.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A517B" w14:textId="77777777" w:rsidR="001F6776" w:rsidRPr="00F6046A" w:rsidRDefault="004B7914" w:rsidP="004B7914">
            <w:pPr>
              <w:pStyle w:val="af3"/>
              <w:numPr>
                <w:ilvl w:val="0"/>
                <w:numId w:val="9"/>
              </w:numPr>
              <w:spacing w:before="60" w:after="0"/>
              <w:rPr>
                <w:rFonts w:ascii="Arial" w:hAnsi="Arial" w:cs="Arial"/>
                <w:lang w:eastAsia="zh-CN"/>
              </w:rPr>
            </w:pPr>
            <w:r w:rsidRPr="004B7914">
              <w:rPr>
                <w:rFonts w:ascii="Arial" w:hAnsi="Arial" w:cs="Arial"/>
                <w:lang w:val="en-US" w:eastAsia="zh-CN"/>
              </w:rPr>
              <w:t>AF provide Traffic Characteristics Information as described in the clause 5.37.x of TS 23.501[2] to the PCF via NEF or directly when the AF is trusted.</w:t>
            </w:r>
          </w:p>
          <w:p w14:paraId="1671305B" w14:textId="77777777" w:rsidR="00F6046A" w:rsidRPr="00BB3F94" w:rsidRDefault="00F6046A" w:rsidP="00F6046A">
            <w:pPr>
              <w:pStyle w:val="CRCoverPage"/>
              <w:spacing w:after="0"/>
              <w:ind w:left="100"/>
              <w:rPr>
                <w:rFonts w:eastAsiaTheme="minorEastAsia"/>
                <w:noProof/>
                <w:highlight w:val="yellow"/>
                <w:lang w:eastAsia="zh-CN"/>
              </w:rPr>
            </w:pPr>
            <w:r w:rsidRPr="00BB3F94">
              <w:rPr>
                <w:rFonts w:eastAsiaTheme="minorEastAsia" w:hint="eastAsia"/>
                <w:noProof/>
                <w:highlight w:val="yellow"/>
                <w:lang w:eastAsia="zh-CN"/>
              </w:rPr>
              <w:t>&lt;</w:t>
            </w:r>
            <w:r w:rsidRPr="00BB3F94">
              <w:rPr>
                <w:rFonts w:eastAsiaTheme="minorEastAsia"/>
                <w:noProof/>
                <w:highlight w:val="yellow"/>
                <w:lang w:eastAsia="zh-CN"/>
              </w:rPr>
              <w:t>New changes&gt;</w:t>
            </w:r>
          </w:p>
          <w:p w14:paraId="0F58C497" w14:textId="3E8D2AD4" w:rsidR="00F6046A" w:rsidRDefault="00F6046A" w:rsidP="00A31058">
            <w:pPr>
              <w:pStyle w:val="CRCoverPage"/>
              <w:numPr>
                <w:ilvl w:val="0"/>
                <w:numId w:val="9"/>
              </w:numPr>
              <w:spacing w:after="0"/>
              <w:rPr>
                <w:rFonts w:eastAsiaTheme="minorEastAsia"/>
                <w:noProof/>
                <w:highlight w:val="yellow"/>
                <w:lang w:eastAsia="zh-CN"/>
              </w:rPr>
            </w:pPr>
            <w:r w:rsidRPr="00BB3F94">
              <w:rPr>
                <w:rFonts w:eastAsiaTheme="minorEastAsia"/>
                <w:noProof/>
                <w:highlight w:val="yellow"/>
                <w:lang w:eastAsia="zh-CN"/>
              </w:rPr>
              <w:t xml:space="preserve">Introduce </w:t>
            </w:r>
            <w:r>
              <w:rPr>
                <w:rFonts w:eastAsiaTheme="minorEastAsia" w:hint="eastAsia"/>
                <w:noProof/>
                <w:highlight w:val="yellow"/>
                <w:lang w:eastAsia="zh-CN"/>
              </w:rPr>
              <w:t>p</w:t>
            </w:r>
            <w:r>
              <w:rPr>
                <w:rFonts w:eastAsiaTheme="minorEastAsia"/>
                <w:noProof/>
                <w:highlight w:val="yellow"/>
                <w:lang w:eastAsia="zh-CN"/>
              </w:rPr>
              <w:t xml:space="preserve">olicy for </w:t>
            </w:r>
            <w:r w:rsidRPr="00BB3F94">
              <w:rPr>
                <w:rFonts w:eastAsiaTheme="minorEastAsia"/>
                <w:noProof/>
                <w:highlight w:val="yellow"/>
                <w:lang w:eastAsia="zh-CN"/>
              </w:rPr>
              <w:t>DL periodicity</w:t>
            </w:r>
            <w:r>
              <w:rPr>
                <w:rFonts w:eastAsiaTheme="minorEastAsia"/>
                <w:noProof/>
                <w:highlight w:val="yellow"/>
                <w:lang w:eastAsia="zh-CN"/>
              </w:rPr>
              <w:t xml:space="preserve"> associated jitter information and/or periodicity</w:t>
            </w:r>
            <w:r w:rsidRPr="00BB3F94">
              <w:rPr>
                <w:rFonts w:eastAsiaTheme="minorEastAsia"/>
                <w:noProof/>
                <w:highlight w:val="yellow"/>
                <w:lang w:eastAsia="zh-CN"/>
              </w:rPr>
              <w:t>.</w:t>
            </w:r>
          </w:p>
          <w:p w14:paraId="31C656EC" w14:textId="725E8985" w:rsidR="00F6046A" w:rsidRPr="00F6046A" w:rsidRDefault="00F6046A" w:rsidP="00A31058">
            <w:pPr>
              <w:pStyle w:val="CRCoverPage"/>
              <w:numPr>
                <w:ilvl w:val="0"/>
                <w:numId w:val="9"/>
              </w:numPr>
              <w:spacing w:after="0"/>
              <w:rPr>
                <w:rFonts w:eastAsiaTheme="minorEastAsia"/>
                <w:noProof/>
                <w:highlight w:val="yellow"/>
                <w:lang w:eastAsia="zh-CN"/>
              </w:rPr>
            </w:pPr>
            <w:r>
              <w:rPr>
                <w:rFonts w:eastAsiaTheme="minorEastAsia" w:hint="eastAsia"/>
                <w:noProof/>
                <w:highlight w:val="yellow"/>
                <w:lang w:eastAsia="zh-CN"/>
              </w:rPr>
              <w:t>A</w:t>
            </w:r>
            <w:r>
              <w:rPr>
                <w:rFonts w:eastAsiaTheme="minorEastAsia"/>
                <w:noProof/>
                <w:highlight w:val="yellow"/>
                <w:lang w:eastAsia="zh-CN"/>
              </w:rPr>
              <w:t>dd a</w:t>
            </w:r>
            <w:r w:rsidR="00873365">
              <w:rPr>
                <w:rFonts w:eastAsiaTheme="minorEastAsia"/>
                <w:noProof/>
                <w:highlight w:val="yellow"/>
                <w:lang w:eastAsia="zh-CN"/>
              </w:rPr>
              <w:t>n</w:t>
            </w:r>
            <w:r>
              <w:rPr>
                <w:rFonts w:eastAsiaTheme="minorEastAsia"/>
                <w:noProof/>
                <w:highlight w:val="yellow"/>
                <w:lang w:eastAsia="zh-CN"/>
              </w:rPr>
              <w:t xml:space="preserve"> EN </w:t>
            </w:r>
            <w:r w:rsidR="00A31058">
              <w:rPr>
                <w:rFonts w:eastAsiaTheme="minorEastAsia"/>
                <w:noProof/>
                <w:highlight w:val="yellow"/>
                <w:lang w:eastAsia="zh-CN"/>
              </w:rPr>
              <w:t xml:space="preserve">about </w:t>
            </w:r>
            <w:r>
              <w:rPr>
                <w:rFonts w:eastAsiaTheme="minorEastAsia"/>
                <w:noProof/>
                <w:highlight w:val="yellow"/>
                <w:lang w:eastAsia="zh-CN"/>
              </w:rPr>
              <w:t>whether TSCAC</w:t>
            </w:r>
            <w:r w:rsidR="00A31058">
              <w:rPr>
                <w:rFonts w:eastAsiaTheme="minorEastAsia"/>
                <w:noProof/>
                <w:highlight w:val="yellow"/>
                <w:lang w:eastAsia="zh-CN"/>
              </w:rPr>
              <w:t xml:space="preserve"> can be reused</w:t>
            </w:r>
            <w:r w:rsidR="00873365">
              <w:rPr>
                <w:rFonts w:eastAsiaTheme="minorEastAsia"/>
                <w:noProof/>
                <w:highlight w:val="yellow"/>
                <w:lang w:eastAsia="zh-CN"/>
              </w:rPr>
              <w:t xml:space="preserve"> or not</w:t>
            </w:r>
            <w:r>
              <w:rPr>
                <w:rFonts w:eastAsiaTheme="minorEastAsia"/>
                <w:noProof/>
                <w:highlight w:val="yellow"/>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B765E" w:rsidR="005C754F" w:rsidRDefault="0006788B" w:rsidP="0006788B">
            <w:pPr>
              <w:pStyle w:val="af3"/>
              <w:spacing w:before="60" w:after="0"/>
              <w:rPr>
                <w:noProof/>
                <w:lang w:eastAsia="zh-CN"/>
              </w:rPr>
            </w:pPr>
            <w:r>
              <w:rPr>
                <w:noProof/>
                <w:lang w:eastAsia="zh-CN"/>
              </w:rPr>
              <w:t xml:space="preserve"> </w:t>
            </w:r>
            <w:r w:rsidR="00C73382" w:rsidRPr="00C73382">
              <w:rPr>
                <w:rFonts w:ascii="Arial" w:hAnsi="Arial" w:cs="Arial"/>
                <w:lang w:val="en-US" w:eastAsia="zh-CN"/>
              </w:rPr>
              <w:t xml:space="preserve">The Traffic Characteristics Information (e.g. periodicity) is not </w:t>
            </w:r>
            <w:r w:rsidR="004B7914" w:rsidRPr="00C73382">
              <w:rPr>
                <w:rFonts w:ascii="Arial" w:hAnsi="Arial" w:cs="Arial"/>
                <w:lang w:val="en-US" w:eastAsia="zh-CN"/>
              </w:rPr>
              <w:t>supported</w:t>
            </w:r>
            <w:r w:rsidR="00C73382" w:rsidRPr="00C73382">
              <w:rPr>
                <w:rFonts w:ascii="Arial" w:hAnsi="Arial" w:cs="Arial"/>
                <w:lang w:val="en-US" w:eastAsia="zh-CN"/>
              </w:rPr>
              <w:t xml:space="preserve"> to be provided by the AF to </w:t>
            </w:r>
            <w:r w:rsidR="004B7914">
              <w:rPr>
                <w:rFonts w:ascii="Arial" w:hAnsi="Arial" w:cs="Arial" w:hint="eastAsia"/>
                <w:lang w:val="en-US" w:eastAsia="zh-CN"/>
              </w:rPr>
              <w:t>t</w:t>
            </w:r>
            <w:r w:rsidR="004B7914">
              <w:rPr>
                <w:rFonts w:ascii="Arial" w:hAnsi="Arial" w:cs="Arial"/>
                <w:lang w:val="en-US" w:eastAsia="zh-CN"/>
              </w:rPr>
              <w:t>he PCF via NEF or directly when the AF is trusted</w:t>
            </w:r>
            <w:r w:rsidR="00C73382" w:rsidRPr="00C73382">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CA51"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6.1</w:t>
            </w:r>
            <w:r w:rsidR="008E05E0">
              <w:rPr>
                <w:lang w:eastAsia="zh-CN"/>
              </w:rPr>
              <w:t>.</w:t>
            </w:r>
            <w:r w:rsidR="00FA44F7">
              <w:rPr>
                <w:lang w:eastAsia="zh-CN"/>
              </w:rPr>
              <w:t>3.22</w:t>
            </w:r>
            <w:r w:rsidR="008E05E0">
              <w:rPr>
                <w:lang w:eastAsia="zh-CN"/>
              </w:rPr>
              <w:t>,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4E39FAF" w14:textId="6FA61A11" w:rsidR="00987508" w:rsidRPr="003D4ABF" w:rsidRDefault="00987508" w:rsidP="00987508">
      <w:pPr>
        <w:pStyle w:val="5"/>
      </w:pPr>
      <w:bookmarkStart w:id="9" w:name="_Toc122504144"/>
      <w:bookmarkStart w:id="10" w:name="_Toc122504168"/>
      <w:bookmarkStart w:id="11" w:name="_Toc122504164"/>
      <w:bookmarkStart w:id="12" w:name="_Toc114671195"/>
      <w:bookmarkStart w:id="13" w:name="_Toc51836899"/>
      <w:bookmarkStart w:id="14" w:name="_Toc47594268"/>
      <w:bookmarkStart w:id="15" w:name="_Toc45194856"/>
      <w:bookmarkStart w:id="16" w:name="_Toc37076410"/>
      <w:bookmarkStart w:id="17" w:name="_Toc36192679"/>
      <w:bookmarkStart w:id="18" w:name="_Toc27896511"/>
      <w:bookmarkStart w:id="19" w:name="_Toc19197358"/>
      <w:bookmarkEnd w:id="2"/>
      <w:bookmarkEnd w:id="3"/>
      <w:bookmarkEnd w:id="4"/>
      <w:bookmarkEnd w:id="5"/>
      <w:bookmarkEnd w:id="6"/>
      <w:bookmarkEnd w:id="7"/>
      <w:bookmarkEnd w:id="8"/>
      <w:r w:rsidRPr="003D4ABF">
        <w:t>6.1.3.2.4</w:t>
      </w:r>
      <w:r w:rsidRPr="003D4ABF">
        <w:tab/>
        <w:t>QoS Flow binding</w:t>
      </w:r>
    </w:p>
    <w:p w14:paraId="7B71C4A7" w14:textId="77777777" w:rsidR="00987508" w:rsidRPr="003D4ABF" w:rsidRDefault="00987508" w:rsidP="00987508">
      <w:r w:rsidRPr="003D4ABF">
        <w:t>QoS Flow binding is the association of a PCC rule to a QoS Flow within a PDU Session. The binding is performed using the following binding parameters:</w:t>
      </w:r>
    </w:p>
    <w:p w14:paraId="569230D4" w14:textId="77777777" w:rsidR="00987508" w:rsidRPr="003D4ABF" w:rsidRDefault="00987508" w:rsidP="00987508">
      <w:pPr>
        <w:pStyle w:val="B1"/>
      </w:pPr>
      <w:r w:rsidRPr="003D4ABF">
        <w:t>-</w:t>
      </w:r>
      <w:r w:rsidRPr="003D4ABF">
        <w:tab/>
        <w:t>5QI;</w:t>
      </w:r>
    </w:p>
    <w:p w14:paraId="41682017" w14:textId="77777777" w:rsidR="00987508" w:rsidRPr="003D4ABF" w:rsidRDefault="00987508" w:rsidP="00987508">
      <w:pPr>
        <w:pStyle w:val="B1"/>
      </w:pPr>
      <w:r w:rsidRPr="003D4ABF">
        <w:t>-</w:t>
      </w:r>
      <w:r w:rsidRPr="003D4ABF">
        <w:tab/>
        <w:t>ARP;</w:t>
      </w:r>
    </w:p>
    <w:p w14:paraId="52A3DB7C" w14:textId="77777777" w:rsidR="00987508" w:rsidRPr="003D4ABF" w:rsidRDefault="00987508" w:rsidP="00987508">
      <w:pPr>
        <w:pStyle w:val="B1"/>
      </w:pPr>
      <w:r w:rsidRPr="003D4ABF">
        <w:t>-</w:t>
      </w:r>
      <w:r w:rsidRPr="003D4ABF">
        <w:tab/>
        <w:t>QNC (if available in the PCC rule);</w:t>
      </w:r>
    </w:p>
    <w:p w14:paraId="732808AC" w14:textId="77777777" w:rsidR="00987508" w:rsidRPr="003D4ABF" w:rsidRDefault="00987508" w:rsidP="00987508">
      <w:pPr>
        <w:pStyle w:val="B1"/>
      </w:pPr>
      <w:r w:rsidRPr="003D4ABF">
        <w:t>-</w:t>
      </w:r>
      <w:r w:rsidRPr="003D4ABF">
        <w:tab/>
        <w:t>Priority Level (if available in the PCC rule);</w:t>
      </w:r>
    </w:p>
    <w:p w14:paraId="61E1AC83" w14:textId="77777777" w:rsidR="00987508" w:rsidRPr="003D4ABF" w:rsidRDefault="00987508" w:rsidP="00987508">
      <w:pPr>
        <w:pStyle w:val="B1"/>
      </w:pPr>
      <w:r w:rsidRPr="003D4ABF">
        <w:t>-</w:t>
      </w:r>
      <w:r w:rsidRPr="003D4ABF">
        <w:tab/>
        <w:t>Averaging Window (if available in the PCC rule);</w:t>
      </w:r>
    </w:p>
    <w:p w14:paraId="29A40B83" w14:textId="77777777" w:rsidR="00987508" w:rsidRPr="003D4ABF" w:rsidRDefault="00987508" w:rsidP="00987508">
      <w:pPr>
        <w:pStyle w:val="B1"/>
      </w:pPr>
      <w:r w:rsidRPr="003D4ABF">
        <w:t>-</w:t>
      </w:r>
      <w:r w:rsidRPr="003D4ABF">
        <w:tab/>
        <w:t>Maximum Data Burst Volume (if available in the PCC rule).</w:t>
      </w:r>
    </w:p>
    <w:p w14:paraId="155A65FA" w14:textId="77777777" w:rsidR="00987508" w:rsidRPr="003D4ABF" w:rsidRDefault="00987508" w:rsidP="0098750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806E2F0" w14:textId="77777777" w:rsidR="00987508" w:rsidRPr="003D4ABF" w:rsidRDefault="00987508" w:rsidP="0098750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B3CF717" w14:textId="77777777" w:rsidR="00987508" w:rsidRPr="003D4ABF" w:rsidRDefault="00987508" w:rsidP="00987508">
      <w:r w:rsidRPr="003D4ABF">
        <w:t>The SMF shall identify the QoS Flow associated with the default QoS rule based on the fact that the PCC rule(s) bound to this QoS Flow contain:</w:t>
      </w:r>
    </w:p>
    <w:p w14:paraId="7CE00864" w14:textId="77777777" w:rsidR="00987508" w:rsidRPr="003D4ABF" w:rsidRDefault="00987508" w:rsidP="00987508">
      <w:pPr>
        <w:pStyle w:val="B1"/>
      </w:pPr>
      <w:r w:rsidRPr="003D4ABF">
        <w:t>-</w:t>
      </w:r>
      <w:r w:rsidRPr="003D4ABF">
        <w:tab/>
        <w:t>5QI and ARP values that are identical to the PDU Session related information Authorized default 5QI/ARP; or</w:t>
      </w:r>
    </w:p>
    <w:p w14:paraId="39AED8C4" w14:textId="77777777" w:rsidR="00987508" w:rsidRPr="003D4ABF" w:rsidRDefault="00987508" w:rsidP="00987508">
      <w:pPr>
        <w:pStyle w:val="B1"/>
      </w:pPr>
      <w:r w:rsidRPr="003D4ABF">
        <w:t>-</w:t>
      </w:r>
      <w:r w:rsidRPr="003D4ABF">
        <w:tab/>
        <w:t>a Bind to QoS Flow associated with the default QoS rule and apply PCC rule parameters Indication.</w:t>
      </w:r>
    </w:p>
    <w:p w14:paraId="03BEBB89" w14:textId="77777777" w:rsidR="00987508" w:rsidRPr="003D4ABF" w:rsidRDefault="00987508" w:rsidP="0098750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72D3290" w14:textId="77777777" w:rsidR="00987508" w:rsidRPr="003D4ABF" w:rsidRDefault="00987508" w:rsidP="0098750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2BF99634" w14:textId="77777777" w:rsidR="00987508" w:rsidRPr="003D4ABF" w:rsidRDefault="00987508" w:rsidP="0098750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1042534" w14:textId="77777777" w:rsidR="00987508" w:rsidRPr="003D4ABF" w:rsidRDefault="00987508" w:rsidP="0098750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7140D57" w14:textId="77777777" w:rsidR="00987508" w:rsidRPr="003D4ABF" w:rsidRDefault="00987508" w:rsidP="0098750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17508718" w14:textId="77777777" w:rsidR="00987508" w:rsidRPr="003D4ABF" w:rsidRDefault="00987508" w:rsidP="00987508">
      <w:r w:rsidRPr="003D4ABF">
        <w:t>When the PCF removes a PCC Rule, the SMF shall remove the association of the PCC Rule to the QoS Flow. If the last PCC rule that is bound to a QoS Flow is removed, the SMF shall delete the QoS Flow.</w:t>
      </w:r>
    </w:p>
    <w:p w14:paraId="075B57F3" w14:textId="77777777" w:rsidR="00987508" w:rsidRPr="003D4ABF" w:rsidRDefault="00987508" w:rsidP="00987508">
      <w:r w:rsidRPr="003D4ABF">
        <w:t>When a QoS Flow is removed, the SMF shall remove the PCC rules bound to this QoS Flow and report to the PCF that the PCC Rules bound to a QoS Flow are removed.</w:t>
      </w:r>
    </w:p>
    <w:p w14:paraId="5649A98B" w14:textId="77777777" w:rsidR="00987508" w:rsidRPr="003D4ABF" w:rsidRDefault="00987508" w:rsidP="00987508">
      <w:r w:rsidRPr="003D4ABF">
        <w:t>The QoS Flow binding shall also ensure that:</w:t>
      </w:r>
    </w:p>
    <w:p w14:paraId="62FA1009" w14:textId="77777777" w:rsidR="00987508" w:rsidRDefault="00987508" w:rsidP="00987508">
      <w:pPr>
        <w:pStyle w:val="B1"/>
        <w:rPr>
          <w:ins w:id="20" w:author="vivo" w:date="2023-01-08T22:02:00Z"/>
        </w:rPr>
      </w:pPr>
      <w:r w:rsidRPr="003D4ABF">
        <w:t>-</w:t>
      </w:r>
      <w:r w:rsidRPr="003D4ABF">
        <w:tab/>
        <w:t xml:space="preserve">when the PCF provisions a PCC rule, and if the PCC rule contains a </w:t>
      </w:r>
      <w:r w:rsidRPr="00D0147D">
        <w:t xml:space="preserve">TSC Assistance Container, the PCC rule is bound to a new QoS Flow and no other PCC rule is bound to this QoS Flow. Whenever the TSC </w:t>
      </w:r>
      <w:r w:rsidRPr="001F6776">
        <w:t>Assistance Container of an existing PCC rule is changed, the binding of</w:t>
      </w:r>
      <w:r w:rsidRPr="003D4ABF">
        <w:t xml:space="preserve"> this PCC rule shall not be re-evaluated.</w:t>
      </w:r>
    </w:p>
    <w:p w14:paraId="2E46219B" w14:textId="2132C1BA" w:rsidR="00987508" w:rsidRPr="00DC6B53" w:rsidDel="00987508" w:rsidRDefault="00987508" w:rsidP="00987508">
      <w:pPr>
        <w:pStyle w:val="B1"/>
        <w:rPr>
          <w:del w:id="21" w:author="vivo2" w:date="2023-02-10T16:16:00Z"/>
        </w:rPr>
      </w:pPr>
      <w:ins w:id="22" w:author="vivo" w:date="2023-01-08T22:02:00Z">
        <w:del w:id="23" w:author="vivo2" w:date="2023-02-10T16:16:00Z">
          <w:r w:rsidRPr="00873365" w:rsidDel="00987508">
            <w:rPr>
              <w:highlight w:val="yellow"/>
            </w:rPr>
            <w:delText>-</w:delText>
          </w:r>
          <w:r w:rsidRPr="00873365" w:rsidDel="00987508">
            <w:rPr>
              <w:highlight w:val="yellow"/>
            </w:rPr>
            <w:tab/>
            <w:delText>when the PCF provisions a PCC rule, and if the PCC rule contains a Traffic Characteristics Information</w:delText>
          </w:r>
        </w:del>
      </w:ins>
      <w:ins w:id="24" w:author="vivo" w:date="2023-01-08T22:33:00Z">
        <w:del w:id="25" w:author="vivo2" w:date="2023-02-10T16:16:00Z">
          <w:r w:rsidRPr="00873365" w:rsidDel="00987508">
            <w:rPr>
              <w:highlight w:val="yellow"/>
            </w:rPr>
            <w:delText xml:space="preserve"> as described in the clause 5.37.x of TS 23.501[2]</w:delText>
          </w:r>
        </w:del>
      </w:ins>
      <w:ins w:id="26" w:author="vivo" w:date="2023-01-08T22:02:00Z">
        <w:del w:id="27" w:author="vivo2" w:date="2023-02-10T16:16:00Z">
          <w:r w:rsidRPr="00873365" w:rsidDel="00987508">
            <w:rPr>
              <w:highlight w:val="yellow"/>
            </w:rPr>
            <w:delText>, the PCC rule is bound to a new QoS Flow and no other PCC rule is bound to this QoS Flow. Whenever the TSC Assistance Container of an existing PCC rule is changed, the binding of this PCC rule shall not be re-evaluated.</w:delText>
          </w:r>
        </w:del>
      </w:ins>
    </w:p>
    <w:p w14:paraId="53840635" w14:textId="77777777" w:rsidR="00987508" w:rsidRPr="003D4ABF" w:rsidRDefault="00987508" w:rsidP="0098750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C791767" w14:textId="38AA24F5" w:rsidR="00987508" w:rsidRPr="007F570C" w:rsidRDefault="00987508" w:rsidP="00987508">
      <w:pPr>
        <w:pStyle w:val="EditorsNote"/>
        <w:rPr>
          <w:ins w:id="28" w:author="vivo2" w:date="2023-02-10T16:17:00Z"/>
        </w:rPr>
      </w:pPr>
      <w:ins w:id="29" w:author="vivo2" w:date="2023-02-10T16:17:00Z">
        <w:r w:rsidRPr="009B1FED">
          <w:rPr>
            <w:highlight w:val="yellow"/>
          </w:rPr>
          <w:t>Editor’s Note: whether</w:t>
        </w:r>
        <w:r>
          <w:rPr>
            <w:highlight w:val="yellow"/>
          </w:rPr>
          <w:t xml:space="preserve"> </w:t>
        </w:r>
      </w:ins>
      <w:ins w:id="30" w:author="vivo2" w:date="2023-02-10T16:18:00Z">
        <w:r>
          <w:rPr>
            <w:highlight w:val="yellow"/>
          </w:rPr>
          <w:t xml:space="preserve">the </w:t>
        </w:r>
      </w:ins>
      <w:ins w:id="31" w:author="vivo2" w:date="2023-02-10T16:17:00Z">
        <w:r>
          <w:rPr>
            <w:highlight w:val="yellow"/>
          </w:rPr>
          <w:t xml:space="preserve">TSCAC </w:t>
        </w:r>
      </w:ins>
      <w:ins w:id="32" w:author="vivo2" w:date="2023-02-11T00:16:00Z">
        <w:r w:rsidR="00873365">
          <w:rPr>
            <w:highlight w:val="yellow"/>
          </w:rPr>
          <w:t xml:space="preserve">can be </w:t>
        </w:r>
      </w:ins>
      <w:ins w:id="33" w:author="vivo2" w:date="2023-02-10T16:17:00Z">
        <w:r>
          <w:rPr>
            <w:highlight w:val="yellow"/>
          </w:rPr>
          <w:t>used by AF to trans</w:t>
        </w:r>
        <w:r w:rsidRPr="008A5D61">
          <w:rPr>
            <w:highlight w:val="yellow"/>
          </w:rPr>
          <w:t xml:space="preserve">mit </w:t>
        </w:r>
        <w:r w:rsidRPr="009B1FED">
          <w:rPr>
            <w:highlight w:val="yellow"/>
          </w:rPr>
          <w:t xml:space="preserve">Traffic Characteristics Information </w:t>
        </w:r>
      </w:ins>
      <w:ins w:id="34" w:author="vivo2" w:date="2023-02-11T00:15:00Z">
        <w:r w:rsidR="00873365">
          <w:rPr>
            <w:highlight w:val="yellow"/>
          </w:rPr>
          <w:t xml:space="preserve">for XRM </w:t>
        </w:r>
      </w:ins>
      <w:ins w:id="35" w:author="vivo2" w:date="2023-02-10T16:17:00Z">
        <w:r w:rsidRPr="009B1FED">
          <w:rPr>
            <w:highlight w:val="yellow"/>
          </w:rPr>
          <w:t>is FFS.</w:t>
        </w:r>
      </w:ins>
    </w:p>
    <w:p w14:paraId="0AEF035D" w14:textId="778C5851" w:rsidR="00987508" w:rsidRPr="003D4ABF" w:rsidRDefault="00987508" w:rsidP="00987508">
      <w:pPr>
        <w:pStyle w:val="NO"/>
      </w:pPr>
      <w:r w:rsidRPr="003D4ABF">
        <w:t>NOTE 4:</w:t>
      </w:r>
      <w:r w:rsidRPr="003D4ABF">
        <w:tab/>
        <w:t>Different PDU Session anchors can exist if the DNAI parameter of PCC rules contains multiple DNAIs.</w:t>
      </w:r>
    </w:p>
    <w:p w14:paraId="0E60ADAD" w14:textId="77777777" w:rsidR="00987508" w:rsidRPr="003D4ABF" w:rsidRDefault="00987508" w:rsidP="0098750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2DF383BD" w14:textId="500778F6" w:rsidR="00987508" w:rsidRPr="003D4ABF" w:rsidRDefault="00987508" w:rsidP="0098750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211C4D8" w14:textId="77777777" w:rsidR="00987508" w:rsidRPr="003D4ABF" w:rsidRDefault="00987508" w:rsidP="00987508">
      <w:pPr>
        <w:pStyle w:val="B1"/>
      </w:pPr>
      <w:r w:rsidRPr="003D4ABF">
        <w:t>-</w:t>
      </w:r>
      <w:r w:rsidRPr="003D4ABF">
        <w:tab/>
        <w:t>When the PCF provisions a PCC rule with Alternative QoS parameter Set(s), the PCC rule is bound to a new QoS Flow and no other PCC rule is bound to this QoS Flow.</w:t>
      </w:r>
    </w:p>
    <w:p w14:paraId="2EB994D8" w14:textId="77777777" w:rsidR="00987508" w:rsidRPr="003D4ABF" w:rsidRDefault="00987508" w:rsidP="00987508">
      <w:pPr>
        <w:pStyle w:val="B1"/>
      </w:pPr>
      <w:r w:rsidRPr="003D4ABF">
        <w:t>-</w:t>
      </w:r>
      <w:r w:rsidRPr="003D4ABF">
        <w:tab/>
        <w:t>When the PCF provisions a PCC rule with QoS Monitoring Policy, the PCC rule is bound to a new QoS Flow and no other PCC rules is bound to this QoS Flow.</w:t>
      </w:r>
    </w:p>
    <w:p w14:paraId="208FFE68" w14:textId="0A4729C9" w:rsidR="00987508" w:rsidRPr="003D4ABF" w:rsidRDefault="00987508" w:rsidP="0098750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4F1FB0C0" w14:textId="77777777" w:rsidR="00987508" w:rsidRDefault="00987508" w:rsidP="00987508">
      <w:pPr>
        <w:pStyle w:val="12"/>
        <w:rPr>
          <w:color w:val="FF0000"/>
        </w:rPr>
      </w:pPr>
      <w:r>
        <w:rPr>
          <w:color w:val="FF0000"/>
        </w:rPr>
        <w:t xml:space="preserve">* * * Next Changes * * * </w:t>
      </w:r>
    </w:p>
    <w:p w14:paraId="0DCC8ED8" w14:textId="77777777" w:rsidR="00987508" w:rsidRPr="003D4ABF" w:rsidRDefault="00987508" w:rsidP="00987508">
      <w:pPr>
        <w:pStyle w:val="4"/>
      </w:pPr>
      <w:r w:rsidRPr="003D4ABF">
        <w:t>6.1.3.22</w:t>
      </w:r>
      <w:r w:rsidRPr="003D4ABF">
        <w:tab/>
        <w:t>AF session with required QoS</w:t>
      </w:r>
    </w:p>
    <w:p w14:paraId="7B90A6D1" w14:textId="77777777" w:rsidR="00987508" w:rsidRPr="003D4ABF" w:rsidRDefault="00987508" w:rsidP="0098750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75CA286" w14:textId="77777777" w:rsidR="00987508" w:rsidRPr="003D4ABF" w:rsidRDefault="00987508" w:rsidP="0098750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7D3DF99" w14:textId="77777777" w:rsidR="00987508" w:rsidRPr="003D4ABF" w:rsidRDefault="00987508" w:rsidP="0098750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35C03B" w14:textId="77777777" w:rsidR="00987508" w:rsidRPr="003D4ABF" w:rsidRDefault="00987508" w:rsidP="0098750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71C747E" w14:textId="77777777" w:rsidR="00987508" w:rsidRPr="003D4ABF" w:rsidRDefault="00987508" w:rsidP="00987508">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9ADF68A" w14:textId="77777777" w:rsidR="00987508" w:rsidRPr="003D4ABF" w:rsidRDefault="00987508" w:rsidP="00987508">
      <w:pPr>
        <w:pStyle w:val="B1"/>
      </w:pPr>
      <w:r w:rsidRPr="003D4ABF">
        <w:t>b)</w:t>
      </w:r>
      <w:r w:rsidRPr="003D4ABF">
        <w:tab/>
        <w:t>When the AF provides individual QoS parameters</w:t>
      </w:r>
      <w:r>
        <w:t xml:space="preserve"> instead of a QoS Reference</w:t>
      </w:r>
      <w:r w:rsidRPr="003D4ABF">
        <w:t>:</w:t>
      </w:r>
    </w:p>
    <w:p w14:paraId="31D7F422" w14:textId="77777777" w:rsidR="00987508" w:rsidRDefault="00987508" w:rsidP="0098750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4BD9AB0" w14:textId="77777777" w:rsidR="00987508" w:rsidRDefault="00987508" w:rsidP="0098750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8E41FB7" w14:textId="77777777" w:rsidR="00987508" w:rsidRDefault="00987508" w:rsidP="0098750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2A177CA" w14:textId="77777777" w:rsidR="00987508" w:rsidRDefault="00987508" w:rsidP="0098750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7D3EBA" w14:textId="77777777" w:rsidR="00987508" w:rsidRDefault="00987508" w:rsidP="0098750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ADC1DD8" w14:textId="77777777" w:rsidR="00987508" w:rsidRDefault="00987508" w:rsidP="0098750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971AAC1" w14:textId="0D657896" w:rsidR="00987508" w:rsidRDefault="00987508" w:rsidP="00987508">
      <w:r>
        <w:t xml:space="preserve">In addition to the QoS Reference or the individual QoS parameters described above, the AF may provide further parameters associated with the Flow Description, </w:t>
      </w:r>
      <w:r w:rsidRPr="004B7914">
        <w:t>e.g. parameters that describe traffic characteristics as described in clause 6.1.3.23</w:t>
      </w:r>
      <w:ins w:id="36" w:author="vivo" w:date="2023-01-08T22:44:00Z">
        <w:r w:rsidRPr="004B7914">
          <w:t>,</w:t>
        </w:r>
      </w:ins>
      <w:del w:id="37" w:author="vivo" w:date="2023-01-08T22:44:00Z">
        <w:r w:rsidRPr="004B7914" w:rsidDel="004B7914">
          <w:delText xml:space="preserve"> or</w:delText>
        </w:r>
      </w:del>
      <w:r w:rsidRPr="004B7914">
        <w:t xml:space="preserve"> 6.1.3.23a</w:t>
      </w:r>
      <w:ins w:id="38" w:author="vivo" w:date="2023-01-08T22:44:00Z">
        <w:r w:rsidRPr="004B7914">
          <w:t xml:space="preserve">, or </w:t>
        </w:r>
      </w:ins>
      <w:ins w:id="39" w:author="vivo" w:date="2023-01-08T22:45:00Z">
        <w:del w:id="40" w:author="vivo2" w:date="2023-02-10T16:38:00Z">
          <w:r w:rsidRPr="00873365" w:rsidDel="00F6046A">
            <w:rPr>
              <w:highlight w:val="yellow"/>
            </w:rPr>
            <w:delText>Traffic Characteristics Information</w:delText>
          </w:r>
          <w:r w:rsidRPr="00D0147D" w:rsidDel="00F6046A">
            <w:delText xml:space="preserve"> </w:delText>
          </w:r>
        </w:del>
        <w:r w:rsidRPr="00D0147D">
          <w:t>as described in the clause 5.</w:t>
        </w:r>
        <w:del w:id="41" w:author="vivo2" w:date="2023-02-10T16:19:00Z">
          <w:r w:rsidRPr="00873365" w:rsidDel="00F6046A">
            <w:rPr>
              <w:highlight w:val="yellow"/>
            </w:rPr>
            <w:delText>37</w:delText>
          </w:r>
        </w:del>
      </w:ins>
      <w:ins w:id="42" w:author="vivo2" w:date="2023-02-10T16:19:00Z">
        <w:r w:rsidR="00F6046A" w:rsidRPr="00873365">
          <w:rPr>
            <w:highlight w:val="yellow"/>
          </w:rPr>
          <w:t>4</w:t>
        </w:r>
      </w:ins>
      <w:ins w:id="43" w:author="vivo" w:date="2023-01-08T22:45:00Z">
        <w:r w:rsidRPr="00D0147D">
          <w:t>.x of TS 23.501[2</w:t>
        </w:r>
        <w:r w:rsidRPr="00D64C31">
          <w:t>]</w:t>
        </w:r>
      </w:ins>
      <w:r w:rsidRPr="00D64C31">
        <w:t>.</w:t>
      </w:r>
    </w:p>
    <w:p w14:paraId="58B08C4C" w14:textId="66291EA6" w:rsidR="00987508" w:rsidDel="00A31058" w:rsidRDefault="00987508" w:rsidP="00236A6A">
      <w:pPr>
        <w:rPr>
          <w:del w:id="44" w:author="vivo" w:date="2023-01-08T22:34: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w:t>
      </w:r>
      <w:r w:rsidRPr="00D915B0">
        <w:t>parameters such a 5QI, ARP, GBR and MBR (see clause 6.3.1 for all possible PCC rule QoS parameters) and the associated TSC Assistance Container as received from the TSN AF or TSCTSF</w:t>
      </w:r>
      <w:ins w:id="45" w:author="vivo" w:date="2023-01-07T08:34:00Z">
        <w:r w:rsidRPr="00D915B0">
          <w:t xml:space="preserve">, </w:t>
        </w:r>
      </w:ins>
      <w:ins w:id="46" w:author="vivo" w:date="2023-01-07T08:43:00Z">
        <w:r w:rsidRPr="00D915B0">
          <w:t xml:space="preserve">or </w:t>
        </w:r>
      </w:ins>
      <w:ins w:id="47" w:author="vivo" w:date="2023-01-08T22:03:00Z">
        <w:r w:rsidRPr="00D915B0">
          <w:t xml:space="preserve">the associated </w:t>
        </w:r>
        <w:r>
          <w:t>Traffic C</w:t>
        </w:r>
        <w:r w:rsidRPr="001B7C50">
          <w:t>haracteristics</w:t>
        </w:r>
        <w:r>
          <w:t xml:space="preserve"> Information</w:t>
        </w:r>
      </w:ins>
      <w:ins w:id="48" w:author="vivo" w:date="2023-01-08T22:34:00Z">
        <w:r w:rsidRPr="00D0147D">
          <w:t xml:space="preserve"> as described in the clause 5.</w:t>
        </w:r>
        <w:del w:id="49" w:author="vivo2" w:date="2023-02-10T16:18:00Z">
          <w:r w:rsidRPr="00236A6A" w:rsidDel="00987508">
            <w:rPr>
              <w:color w:val="FF0000"/>
              <w:highlight w:val="yellow"/>
            </w:rPr>
            <w:delText>37</w:delText>
          </w:r>
        </w:del>
      </w:ins>
      <w:ins w:id="50" w:author="vivo2" w:date="2023-02-10T16:18:00Z">
        <w:r w:rsidRPr="00236A6A">
          <w:rPr>
            <w:color w:val="FF0000"/>
            <w:highlight w:val="yellow"/>
          </w:rPr>
          <w:t>4</w:t>
        </w:r>
      </w:ins>
      <w:ins w:id="51" w:author="vivo" w:date="2023-01-08T22:34:00Z">
        <w:r w:rsidRPr="00D0147D">
          <w:t>.x of TS 23.501[2]</w:t>
        </w:r>
      </w:ins>
      <w:ins w:id="52" w:author="vivo" w:date="2023-01-08T22:03:00Z">
        <w:r w:rsidRPr="00D915B0">
          <w:t xml:space="preserve"> </w:t>
        </w:r>
        <w:r>
          <w:t xml:space="preserve">from the </w:t>
        </w:r>
      </w:ins>
      <w:ins w:id="53" w:author="vivo" w:date="2023-01-07T08:34:00Z">
        <w:r w:rsidRPr="00D915B0">
          <w:t>AF</w:t>
        </w:r>
      </w:ins>
      <w:r w:rsidRPr="00D915B0">
        <w:t>.</w:t>
      </w:r>
    </w:p>
    <w:p w14:paraId="5289B114" w14:textId="77777777" w:rsidR="00A31058" w:rsidRDefault="00A31058" w:rsidP="00987508">
      <w:pPr>
        <w:rPr>
          <w:ins w:id="54" w:author="vivo2" w:date="2023-02-10T16:55:00Z"/>
        </w:rPr>
      </w:pPr>
    </w:p>
    <w:p w14:paraId="3A8BA8BC" w14:textId="77777777" w:rsidR="00873365" w:rsidRPr="007F570C" w:rsidRDefault="00873365" w:rsidP="00873365">
      <w:pPr>
        <w:pStyle w:val="EditorsNote"/>
        <w:rPr>
          <w:ins w:id="55" w:author="vivo2" w:date="2023-02-11T00:16:00Z"/>
        </w:rPr>
      </w:pPr>
      <w:ins w:id="56" w:author="vivo2" w:date="2023-02-11T00:16:00Z">
        <w:r w:rsidRPr="009B1FED">
          <w:rPr>
            <w:highlight w:val="yellow"/>
          </w:rPr>
          <w:t>Editor’s Note: whether</w:t>
        </w:r>
        <w:r>
          <w:rPr>
            <w:highlight w:val="yellow"/>
          </w:rPr>
          <w:t xml:space="preserve"> the TSCAC can be used by AF to trans</w:t>
        </w:r>
        <w:r w:rsidRPr="008A5D61">
          <w:rPr>
            <w:highlight w:val="yellow"/>
          </w:rPr>
          <w:t xml:space="preserve">mit </w:t>
        </w:r>
        <w:r w:rsidRPr="009B1FED">
          <w:rPr>
            <w:highlight w:val="yellow"/>
          </w:rPr>
          <w:t xml:space="preserve">Traffic Characteristics Information </w:t>
        </w:r>
        <w:r>
          <w:rPr>
            <w:highlight w:val="yellow"/>
          </w:rPr>
          <w:t xml:space="preserve">for XRM </w:t>
        </w:r>
        <w:r w:rsidRPr="009B1FED">
          <w:rPr>
            <w:highlight w:val="yellow"/>
          </w:rPr>
          <w:t>is FFS.</w:t>
        </w:r>
      </w:ins>
    </w:p>
    <w:p w14:paraId="080325D1" w14:textId="77777777" w:rsidR="00987508" w:rsidRPr="003D4ABF" w:rsidRDefault="00987508" w:rsidP="0098750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BCE6D1B" w14:textId="77777777" w:rsidR="00987508" w:rsidRPr="003D4ABF" w:rsidRDefault="00987508" w:rsidP="00987508">
      <w:r w:rsidRPr="003D4ABF">
        <w:t>If the PCF gets informed about Policy Control Request Triggers relevant for the AF session, the PCF shall inform the AF about it as defined in clause 6.1.3.18.</w:t>
      </w:r>
    </w:p>
    <w:p w14:paraId="393CAF21" w14:textId="77777777" w:rsidR="00987508" w:rsidRDefault="00987508" w:rsidP="0098750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8174473" w14:textId="77777777" w:rsidR="00987508" w:rsidRDefault="00987508" w:rsidP="00987508">
      <w:pPr>
        <w:pStyle w:val="B1"/>
      </w:pPr>
      <w:r>
        <w:t>-</w:t>
      </w:r>
      <w:r>
        <w:tab/>
        <w:t>When the AF requests the network to provide QoS with a QoS Reference, one or more QoS Reference parameters in a prioritized order.</w:t>
      </w:r>
    </w:p>
    <w:p w14:paraId="5FA9EA35" w14:textId="77777777" w:rsidR="00987508" w:rsidRDefault="00987508" w:rsidP="0098750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48AEBD1" w14:textId="77777777" w:rsidR="00987508" w:rsidRDefault="00987508" w:rsidP="00987508">
      <w:pPr>
        <w:pStyle w:val="B1"/>
      </w:pPr>
      <w:r>
        <w:lastRenderedPageBreak/>
        <w:tab/>
        <w:t>If the AF request is sent via the TSCTSF, the TSCTSF determines a Requested PDB considering the Requested 5GS Delay and the UE-DS-TT Residence Time.</w:t>
      </w:r>
    </w:p>
    <w:p w14:paraId="30856E5E" w14:textId="77777777" w:rsidR="00987508" w:rsidRPr="003D4ABF" w:rsidRDefault="00987508" w:rsidP="0098750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9E7E3E5" w14:textId="77777777" w:rsidR="00987508" w:rsidRDefault="00987508" w:rsidP="0098750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01E7035" w14:textId="44611A3D" w:rsidR="00987508" w:rsidRDefault="00987508" w:rsidP="00987508">
      <w:pPr>
        <w:rPr>
          <w:ins w:id="57" w:author="vivo2" w:date="2023-02-10T16:20:00Z"/>
        </w:rPr>
      </w:pPr>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C3876F7" w14:textId="107FA959" w:rsidR="00F6046A" w:rsidRPr="003D4ABF" w:rsidRDefault="00F6046A" w:rsidP="00987508">
      <w:ins w:id="58" w:author="vivo2" w:date="2023-02-10T16:20:00Z">
        <w:r w:rsidRPr="00873365">
          <w:rPr>
            <w:highlight w:val="yellow"/>
            <w:lang w:eastAsia="zh-CN"/>
          </w:rPr>
          <w:t xml:space="preserve">The PCF </w:t>
        </w:r>
      </w:ins>
      <w:ins w:id="59" w:author="vivo2" w:date="2023-02-10T16:23:00Z">
        <w:r w:rsidRPr="00873365">
          <w:rPr>
            <w:highlight w:val="yellow"/>
            <w:lang w:eastAsia="zh-CN"/>
          </w:rPr>
          <w:t xml:space="preserve">may </w:t>
        </w:r>
      </w:ins>
      <w:ins w:id="60" w:author="vivo2" w:date="2023-02-10T16:29:00Z">
        <w:r w:rsidRPr="00873365">
          <w:rPr>
            <w:highlight w:val="yellow"/>
            <w:lang w:eastAsia="zh-CN"/>
          </w:rPr>
          <w:t>generate</w:t>
        </w:r>
      </w:ins>
      <w:ins w:id="61" w:author="vivo2" w:date="2023-02-10T16:20:00Z">
        <w:r w:rsidRPr="00873365">
          <w:rPr>
            <w:highlight w:val="yellow"/>
            <w:lang w:eastAsia="zh-CN"/>
          </w:rPr>
          <w:t xml:space="preserve"> </w:t>
        </w:r>
      </w:ins>
      <w:ins w:id="62" w:author="vivo2" w:date="2023-02-10T16:23:00Z">
        <w:r w:rsidRPr="00873365">
          <w:rPr>
            <w:highlight w:val="yellow"/>
            <w:lang w:eastAsia="zh-CN"/>
          </w:rPr>
          <w:t>po</w:t>
        </w:r>
      </w:ins>
      <w:ins w:id="63" w:author="vivo2" w:date="2023-02-10T16:20:00Z">
        <w:r w:rsidRPr="00873365">
          <w:rPr>
            <w:highlight w:val="yellow"/>
            <w:lang w:eastAsia="zh-CN"/>
          </w:rPr>
          <w:t>licy</w:t>
        </w:r>
      </w:ins>
      <w:ins w:id="64" w:author="vivo2" w:date="2023-02-10T16:23:00Z">
        <w:r w:rsidRPr="00873365">
          <w:rPr>
            <w:highlight w:val="yellow"/>
            <w:lang w:eastAsia="zh-CN"/>
          </w:rPr>
          <w:t xml:space="preserve"> to request monitor DL Periodicity</w:t>
        </w:r>
      </w:ins>
      <w:ins w:id="65" w:author="vivo2" w:date="2023-02-10T16:29:00Z">
        <w:r w:rsidRPr="00873365">
          <w:rPr>
            <w:highlight w:val="yellow"/>
            <w:lang w:eastAsia="zh-CN"/>
          </w:rPr>
          <w:t xml:space="preserve"> associated jitter and/or Periodicity and include it</w:t>
        </w:r>
      </w:ins>
      <w:ins w:id="66" w:author="vivo2" w:date="2023-02-10T16:23:00Z">
        <w:r w:rsidRPr="00873365">
          <w:rPr>
            <w:highlight w:val="yellow"/>
            <w:lang w:eastAsia="zh-CN"/>
          </w:rPr>
          <w:t xml:space="preserve"> </w:t>
        </w:r>
      </w:ins>
      <w:ins w:id="67" w:author="vivo2" w:date="2023-02-10T16:20:00Z">
        <w:r w:rsidRPr="00873365">
          <w:rPr>
            <w:highlight w:val="yellow"/>
            <w:lang w:eastAsia="zh-CN"/>
          </w:rPr>
          <w:t xml:space="preserve">into a PCC rule based on the AF input or local policy. Based on the received PCC rule or local configuration, the SMF indicates UPF to monitor and report the </w:t>
        </w:r>
      </w:ins>
      <w:ins w:id="68" w:author="vivo2" w:date="2023-02-10T16:31:00Z">
        <w:r w:rsidRPr="00873365">
          <w:rPr>
            <w:highlight w:val="yellow"/>
            <w:lang w:eastAsia="zh-CN"/>
          </w:rPr>
          <w:t>requested t</w:t>
        </w:r>
      </w:ins>
      <w:ins w:id="69" w:author="vivo2" w:date="2023-02-10T16:20:00Z">
        <w:r w:rsidRPr="00873365">
          <w:rPr>
            <w:highlight w:val="yellow"/>
            <w:lang w:eastAsia="zh-CN"/>
          </w:rPr>
          <w:t xml:space="preserve">raffic </w:t>
        </w:r>
      </w:ins>
      <w:ins w:id="70" w:author="vivo2" w:date="2023-02-10T16:32:00Z">
        <w:r w:rsidRPr="00873365">
          <w:rPr>
            <w:highlight w:val="yellow"/>
            <w:lang w:eastAsia="zh-CN"/>
          </w:rPr>
          <w:t>c</w:t>
        </w:r>
      </w:ins>
      <w:ins w:id="71" w:author="vivo2" w:date="2023-02-10T16:21:00Z">
        <w:r w:rsidRPr="00873365">
          <w:rPr>
            <w:highlight w:val="yellow"/>
            <w:lang w:eastAsia="zh-CN"/>
          </w:rPr>
          <w:t>haracteristics</w:t>
        </w:r>
      </w:ins>
      <w:ins w:id="72" w:author="vivo2" w:date="2023-02-10T16:20:00Z">
        <w:r w:rsidRPr="00873365">
          <w:rPr>
            <w:highlight w:val="yellow"/>
            <w:lang w:eastAsia="zh-CN"/>
          </w:rPr>
          <w:t xml:space="preserve"> as described in clause 5.</w:t>
        </w:r>
        <w:r w:rsidRPr="00F6046A">
          <w:rPr>
            <w:highlight w:val="yellow"/>
            <w:lang w:eastAsia="zh-CN"/>
          </w:rPr>
          <w:t>4.Y</w:t>
        </w:r>
        <w:r w:rsidRPr="00873365">
          <w:rPr>
            <w:highlight w:val="yellow"/>
            <w:lang w:eastAsia="zh-CN"/>
          </w:rPr>
          <w:t xml:space="preserve"> in TS 23.501 [2].</w:t>
        </w:r>
      </w:ins>
    </w:p>
    <w:p w14:paraId="4AC35494" w14:textId="77777777" w:rsidR="00987508" w:rsidRPr="003D4ABF" w:rsidRDefault="00987508" w:rsidP="0098750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2909BDD" w14:textId="77777777" w:rsidR="00987508" w:rsidRPr="003D4ABF" w:rsidRDefault="00987508" w:rsidP="00987508">
      <w:r w:rsidRPr="003D4ABF">
        <w:t>The AF may change the Alternative Service Requirements while the AF session is ongoing. If this happens, the PCF shall update the Alternative QoS parameter sets in the PCC rule accordingly.</w:t>
      </w:r>
    </w:p>
    <w:p w14:paraId="40B84EEB" w14:textId="77777777" w:rsidR="00987508" w:rsidRDefault="00987508" w:rsidP="0098750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9B85AD8" w14:textId="77777777" w:rsidR="00987508" w:rsidRDefault="00987508" w:rsidP="00987508">
      <w:pPr>
        <w:pStyle w:val="12"/>
        <w:rPr>
          <w:color w:val="FF0000"/>
        </w:rPr>
      </w:pPr>
      <w:r>
        <w:rPr>
          <w:color w:val="FF0000"/>
        </w:rPr>
        <w:t xml:space="preserve">* * * Next Changes * * * </w:t>
      </w:r>
    </w:p>
    <w:p w14:paraId="308209A1" w14:textId="77777777" w:rsidR="00987508" w:rsidRPr="003D4ABF" w:rsidRDefault="00987508" w:rsidP="00987508">
      <w:pPr>
        <w:pStyle w:val="2"/>
      </w:pPr>
      <w:r w:rsidRPr="003D4ABF">
        <w:t>6.3</w:t>
      </w:r>
      <w:r w:rsidRPr="003D4ABF">
        <w:tab/>
        <w:t>Policy and charging control rule</w:t>
      </w:r>
    </w:p>
    <w:p w14:paraId="07B83464" w14:textId="77777777" w:rsidR="00987508" w:rsidRPr="003D4ABF" w:rsidRDefault="00987508" w:rsidP="00987508">
      <w:pPr>
        <w:pStyle w:val="3"/>
      </w:pPr>
      <w:r w:rsidRPr="003D4ABF">
        <w:t>6.3.1</w:t>
      </w:r>
      <w:r w:rsidRPr="003D4ABF">
        <w:tab/>
        <w:t>General</w:t>
      </w:r>
    </w:p>
    <w:p w14:paraId="40BE9E12" w14:textId="77777777" w:rsidR="00987508" w:rsidRPr="003D4ABF" w:rsidRDefault="00987508" w:rsidP="0098750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C2E5CA" w14:textId="77777777" w:rsidR="00987508" w:rsidRPr="003D4ABF" w:rsidRDefault="00987508" w:rsidP="0098750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EF65AA3" w14:textId="77777777" w:rsidR="00987508" w:rsidRPr="003D4ABF" w:rsidRDefault="00987508" w:rsidP="00987508">
      <w:pPr>
        <w:pStyle w:val="NO"/>
      </w:pPr>
      <w:r w:rsidRPr="003D4ABF">
        <w:t>NOTE 1:</w:t>
      </w:r>
      <w:r w:rsidRPr="003D4ABF">
        <w:tab/>
        <w:t>The procedure for provisioning predefined PCC rules is out of scope for this specification.</w:t>
      </w:r>
    </w:p>
    <w:p w14:paraId="3BFFFA8E" w14:textId="77777777" w:rsidR="00987508" w:rsidRPr="003D4ABF" w:rsidRDefault="00987508" w:rsidP="00987508">
      <w:r w:rsidRPr="003D4ABF">
        <w:t>The operator defines the PCC rules.</w:t>
      </w:r>
    </w:p>
    <w:p w14:paraId="663BDD2B" w14:textId="77777777" w:rsidR="00987508" w:rsidRPr="003D4ABF" w:rsidRDefault="00987508" w:rsidP="0098750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1A0B4AE" w14:textId="77777777" w:rsidR="00987508" w:rsidRPr="003D4ABF" w:rsidRDefault="00987508" w:rsidP="0098750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404CEE" w14:textId="77777777" w:rsidR="00987508" w:rsidRPr="003D4ABF" w:rsidRDefault="00987508" w:rsidP="0098750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987508" w:rsidRPr="003D4ABF" w14:paraId="5F413A05" w14:textId="77777777" w:rsidTr="00987508">
        <w:trPr>
          <w:cantSplit/>
          <w:tblHeader/>
        </w:trPr>
        <w:tc>
          <w:tcPr>
            <w:tcW w:w="1612" w:type="dxa"/>
          </w:tcPr>
          <w:p w14:paraId="16D41883" w14:textId="77777777" w:rsidR="00987508" w:rsidRPr="003D4ABF" w:rsidRDefault="00987508" w:rsidP="00987508">
            <w:pPr>
              <w:pStyle w:val="TAH"/>
            </w:pPr>
            <w:r w:rsidRPr="003D4ABF">
              <w:lastRenderedPageBreak/>
              <w:t>Information name</w:t>
            </w:r>
          </w:p>
        </w:tc>
        <w:tc>
          <w:tcPr>
            <w:tcW w:w="3278" w:type="dxa"/>
          </w:tcPr>
          <w:p w14:paraId="61BD0918" w14:textId="77777777" w:rsidR="00987508" w:rsidRPr="003D4ABF" w:rsidRDefault="00987508" w:rsidP="00987508">
            <w:pPr>
              <w:pStyle w:val="TAH"/>
            </w:pPr>
            <w:r w:rsidRPr="003D4ABF">
              <w:t>Description</w:t>
            </w:r>
          </w:p>
        </w:tc>
        <w:tc>
          <w:tcPr>
            <w:tcW w:w="1364" w:type="dxa"/>
          </w:tcPr>
          <w:p w14:paraId="2C12BDB4" w14:textId="77777777" w:rsidR="00987508" w:rsidRPr="003D4ABF" w:rsidRDefault="00987508" w:rsidP="00987508">
            <w:pPr>
              <w:pStyle w:val="TAH"/>
            </w:pPr>
            <w:r w:rsidRPr="003D4ABF">
              <w:t>Category</w:t>
            </w:r>
          </w:p>
        </w:tc>
        <w:tc>
          <w:tcPr>
            <w:tcW w:w="1748" w:type="dxa"/>
          </w:tcPr>
          <w:p w14:paraId="66047004" w14:textId="77777777" w:rsidR="00987508" w:rsidRPr="003D4ABF" w:rsidRDefault="00987508" w:rsidP="00987508">
            <w:pPr>
              <w:pStyle w:val="TAH"/>
            </w:pPr>
            <w:r w:rsidRPr="003D4ABF">
              <w:t>PCF permitted to modify for a dynamic PCC rule in the SMF</w:t>
            </w:r>
          </w:p>
        </w:tc>
        <w:tc>
          <w:tcPr>
            <w:tcW w:w="1627" w:type="dxa"/>
          </w:tcPr>
          <w:p w14:paraId="534A2A2F" w14:textId="77777777" w:rsidR="00987508" w:rsidRPr="003D4ABF" w:rsidRDefault="00987508" w:rsidP="00987508">
            <w:pPr>
              <w:pStyle w:val="TAH"/>
            </w:pPr>
            <w:r w:rsidRPr="003D4ABF">
              <w:t>Differences compared with table 6.3. in TS 23.203 [4]</w:t>
            </w:r>
          </w:p>
        </w:tc>
      </w:tr>
      <w:tr w:rsidR="00987508" w:rsidRPr="003D4ABF" w14:paraId="557787A5" w14:textId="77777777" w:rsidTr="00987508">
        <w:trPr>
          <w:cantSplit/>
        </w:trPr>
        <w:tc>
          <w:tcPr>
            <w:tcW w:w="1612" w:type="dxa"/>
          </w:tcPr>
          <w:p w14:paraId="645BAFB3" w14:textId="77777777" w:rsidR="00987508" w:rsidRPr="003D4ABF" w:rsidRDefault="00987508" w:rsidP="00987508">
            <w:pPr>
              <w:pStyle w:val="TAL"/>
              <w:rPr>
                <w:szCs w:val="18"/>
              </w:rPr>
            </w:pPr>
            <w:r w:rsidRPr="003D4ABF">
              <w:rPr>
                <w:szCs w:val="18"/>
              </w:rPr>
              <w:t>Rule identifier</w:t>
            </w:r>
          </w:p>
        </w:tc>
        <w:tc>
          <w:tcPr>
            <w:tcW w:w="3278" w:type="dxa"/>
          </w:tcPr>
          <w:p w14:paraId="2C7056B9" w14:textId="77777777" w:rsidR="00987508" w:rsidRPr="003D4ABF" w:rsidRDefault="00987508" w:rsidP="0098750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CBBB1E0" w14:textId="77777777" w:rsidR="00987508" w:rsidRPr="003D4ABF" w:rsidRDefault="00987508" w:rsidP="00987508">
            <w:pPr>
              <w:pStyle w:val="TAL"/>
              <w:rPr>
                <w:szCs w:val="18"/>
              </w:rPr>
            </w:pPr>
            <w:r w:rsidRPr="003D4ABF">
              <w:rPr>
                <w:szCs w:val="18"/>
              </w:rPr>
              <w:t>It is used between PCF and SMF for referencing PCC rules.</w:t>
            </w:r>
          </w:p>
        </w:tc>
        <w:tc>
          <w:tcPr>
            <w:tcW w:w="1364" w:type="dxa"/>
          </w:tcPr>
          <w:p w14:paraId="77A3C0D4" w14:textId="77777777" w:rsidR="00987508" w:rsidRPr="003D4ABF" w:rsidRDefault="00987508" w:rsidP="00987508">
            <w:pPr>
              <w:pStyle w:val="TAL"/>
              <w:rPr>
                <w:szCs w:val="18"/>
              </w:rPr>
            </w:pPr>
            <w:r w:rsidRPr="003D4ABF">
              <w:rPr>
                <w:szCs w:val="18"/>
              </w:rPr>
              <w:t>Mandatory</w:t>
            </w:r>
          </w:p>
        </w:tc>
        <w:tc>
          <w:tcPr>
            <w:tcW w:w="1748" w:type="dxa"/>
          </w:tcPr>
          <w:p w14:paraId="602978EE" w14:textId="77777777" w:rsidR="00987508" w:rsidRPr="003D4ABF" w:rsidRDefault="00987508" w:rsidP="00987508">
            <w:pPr>
              <w:pStyle w:val="TAL"/>
            </w:pPr>
            <w:r w:rsidRPr="003D4ABF">
              <w:t>No</w:t>
            </w:r>
          </w:p>
        </w:tc>
        <w:tc>
          <w:tcPr>
            <w:tcW w:w="1627" w:type="dxa"/>
          </w:tcPr>
          <w:p w14:paraId="32111C4D" w14:textId="77777777" w:rsidR="00987508" w:rsidRPr="003D4ABF" w:rsidRDefault="00987508" w:rsidP="00987508">
            <w:pPr>
              <w:pStyle w:val="TAL"/>
            </w:pPr>
            <w:r w:rsidRPr="003D4ABF">
              <w:t>None</w:t>
            </w:r>
          </w:p>
        </w:tc>
      </w:tr>
      <w:tr w:rsidR="00987508" w:rsidRPr="003D4ABF" w14:paraId="389342B9" w14:textId="77777777" w:rsidTr="00987508">
        <w:trPr>
          <w:cantSplit/>
        </w:trPr>
        <w:tc>
          <w:tcPr>
            <w:tcW w:w="1612" w:type="dxa"/>
          </w:tcPr>
          <w:p w14:paraId="659B9E54" w14:textId="77777777" w:rsidR="00987508" w:rsidRPr="003D4ABF" w:rsidRDefault="00987508" w:rsidP="00987508">
            <w:pPr>
              <w:pStyle w:val="TAL"/>
              <w:rPr>
                <w:b/>
                <w:szCs w:val="18"/>
              </w:rPr>
            </w:pPr>
            <w:r w:rsidRPr="003D4ABF">
              <w:rPr>
                <w:b/>
                <w:szCs w:val="18"/>
              </w:rPr>
              <w:t>Service data flow detection</w:t>
            </w:r>
          </w:p>
        </w:tc>
        <w:tc>
          <w:tcPr>
            <w:tcW w:w="3278" w:type="dxa"/>
          </w:tcPr>
          <w:p w14:paraId="1E15F11B" w14:textId="77777777" w:rsidR="00987508" w:rsidRPr="003D4ABF" w:rsidRDefault="00987508" w:rsidP="00987508">
            <w:pPr>
              <w:pStyle w:val="TAL"/>
              <w:rPr>
                <w:i/>
                <w:szCs w:val="18"/>
              </w:rPr>
            </w:pPr>
            <w:r w:rsidRPr="003D4ABF">
              <w:rPr>
                <w:i/>
                <w:szCs w:val="18"/>
              </w:rPr>
              <w:t>This part defines the method for detecting packets belonging to a service data flow.</w:t>
            </w:r>
          </w:p>
        </w:tc>
        <w:tc>
          <w:tcPr>
            <w:tcW w:w="1364" w:type="dxa"/>
          </w:tcPr>
          <w:p w14:paraId="4ACF6490" w14:textId="77777777" w:rsidR="00987508" w:rsidRPr="003D4ABF" w:rsidRDefault="00987508" w:rsidP="00987508">
            <w:pPr>
              <w:pStyle w:val="TAL"/>
              <w:rPr>
                <w:szCs w:val="18"/>
              </w:rPr>
            </w:pPr>
          </w:p>
        </w:tc>
        <w:tc>
          <w:tcPr>
            <w:tcW w:w="1748" w:type="dxa"/>
          </w:tcPr>
          <w:p w14:paraId="1151B44B" w14:textId="77777777" w:rsidR="00987508" w:rsidRPr="003D4ABF" w:rsidRDefault="00987508" w:rsidP="00987508">
            <w:pPr>
              <w:pStyle w:val="TAL"/>
            </w:pPr>
          </w:p>
        </w:tc>
        <w:tc>
          <w:tcPr>
            <w:tcW w:w="1627" w:type="dxa"/>
          </w:tcPr>
          <w:p w14:paraId="067E5BC5" w14:textId="77777777" w:rsidR="00987508" w:rsidRPr="003D4ABF" w:rsidRDefault="00987508" w:rsidP="00987508">
            <w:pPr>
              <w:pStyle w:val="TAL"/>
            </w:pPr>
          </w:p>
        </w:tc>
      </w:tr>
      <w:tr w:rsidR="00987508" w:rsidRPr="003D4ABF" w14:paraId="6BB3B65A" w14:textId="77777777" w:rsidTr="00987508">
        <w:trPr>
          <w:cantSplit/>
        </w:trPr>
        <w:tc>
          <w:tcPr>
            <w:tcW w:w="1612" w:type="dxa"/>
          </w:tcPr>
          <w:p w14:paraId="047388DB" w14:textId="77777777" w:rsidR="00987508" w:rsidRPr="003D4ABF" w:rsidRDefault="00987508" w:rsidP="00987508">
            <w:pPr>
              <w:pStyle w:val="TAL"/>
              <w:rPr>
                <w:szCs w:val="18"/>
              </w:rPr>
            </w:pPr>
            <w:r w:rsidRPr="003D4ABF">
              <w:rPr>
                <w:szCs w:val="18"/>
              </w:rPr>
              <w:t>Precedence</w:t>
            </w:r>
          </w:p>
        </w:tc>
        <w:tc>
          <w:tcPr>
            <w:tcW w:w="3278" w:type="dxa"/>
          </w:tcPr>
          <w:p w14:paraId="5F55DE46" w14:textId="77777777" w:rsidR="00987508" w:rsidRPr="003D4ABF" w:rsidRDefault="00987508" w:rsidP="0098750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C3CFD6A" w14:textId="77777777" w:rsidR="00987508" w:rsidRPr="003D4ABF" w:rsidRDefault="00987508" w:rsidP="00987508">
            <w:pPr>
              <w:pStyle w:val="TAL"/>
              <w:rPr>
                <w:szCs w:val="18"/>
              </w:rPr>
            </w:pPr>
            <w:r w:rsidRPr="003D4ABF">
              <w:rPr>
                <w:szCs w:val="18"/>
              </w:rPr>
              <w:t>Conditional (NOTE 2)</w:t>
            </w:r>
          </w:p>
        </w:tc>
        <w:tc>
          <w:tcPr>
            <w:tcW w:w="1748" w:type="dxa"/>
          </w:tcPr>
          <w:p w14:paraId="4AD2D17B" w14:textId="77777777" w:rsidR="00987508" w:rsidRPr="003D4ABF" w:rsidRDefault="00987508" w:rsidP="00987508">
            <w:pPr>
              <w:pStyle w:val="TAL"/>
            </w:pPr>
            <w:r w:rsidRPr="003D4ABF">
              <w:t>Yes</w:t>
            </w:r>
          </w:p>
        </w:tc>
        <w:tc>
          <w:tcPr>
            <w:tcW w:w="1627" w:type="dxa"/>
          </w:tcPr>
          <w:p w14:paraId="14BB2CD5" w14:textId="77777777" w:rsidR="00987508" w:rsidRPr="003D4ABF" w:rsidRDefault="00987508" w:rsidP="00987508">
            <w:pPr>
              <w:pStyle w:val="TAL"/>
            </w:pPr>
            <w:r w:rsidRPr="003D4ABF">
              <w:t>None</w:t>
            </w:r>
          </w:p>
        </w:tc>
      </w:tr>
      <w:tr w:rsidR="00987508" w:rsidRPr="003D4ABF" w14:paraId="4F4D3A40" w14:textId="77777777" w:rsidTr="00987508">
        <w:trPr>
          <w:cantSplit/>
        </w:trPr>
        <w:tc>
          <w:tcPr>
            <w:tcW w:w="1612" w:type="dxa"/>
          </w:tcPr>
          <w:p w14:paraId="686785C4" w14:textId="77777777" w:rsidR="00987508" w:rsidRPr="003D4ABF" w:rsidRDefault="00987508" w:rsidP="00987508">
            <w:pPr>
              <w:pStyle w:val="TAL"/>
              <w:rPr>
                <w:szCs w:val="18"/>
              </w:rPr>
            </w:pPr>
            <w:r w:rsidRPr="003D4ABF">
              <w:rPr>
                <w:szCs w:val="18"/>
              </w:rPr>
              <w:t>Service data flow template</w:t>
            </w:r>
          </w:p>
        </w:tc>
        <w:tc>
          <w:tcPr>
            <w:tcW w:w="3278" w:type="dxa"/>
          </w:tcPr>
          <w:p w14:paraId="66839FC5" w14:textId="77777777" w:rsidR="00987508" w:rsidRPr="003D4ABF" w:rsidRDefault="00987508" w:rsidP="00987508">
            <w:pPr>
              <w:pStyle w:val="TAL"/>
            </w:pPr>
            <w:r w:rsidRPr="00E20298">
              <w:t>For IP PDU traffic: Either a list of service data flow filters or an application identifier that references the corresponding application detection filter for the detection of the service data flow.</w:t>
            </w:r>
          </w:p>
          <w:p w14:paraId="62953429" w14:textId="77777777" w:rsidR="00987508" w:rsidRPr="003D4ABF" w:rsidRDefault="00987508" w:rsidP="00987508">
            <w:pPr>
              <w:pStyle w:val="TAL"/>
            </w:pPr>
            <w:r w:rsidRPr="00E20298">
              <w:t>For Ethernet PDU traffic: Combination of traffic patterns of the Ethernet PDU traffic.</w:t>
            </w:r>
          </w:p>
          <w:p w14:paraId="10FF02CE" w14:textId="77777777" w:rsidR="00987508" w:rsidRPr="003D4ABF" w:rsidRDefault="00987508" w:rsidP="00987508">
            <w:pPr>
              <w:pStyle w:val="TAL"/>
            </w:pPr>
            <w:r w:rsidRPr="00E20298">
              <w:t>It is defined in clause 5.7.6.3 of TS 23.501 [2].</w:t>
            </w:r>
          </w:p>
        </w:tc>
        <w:tc>
          <w:tcPr>
            <w:tcW w:w="1364" w:type="dxa"/>
          </w:tcPr>
          <w:p w14:paraId="221B609F" w14:textId="77777777" w:rsidR="00987508" w:rsidRPr="003D4ABF" w:rsidRDefault="00987508" w:rsidP="00987508">
            <w:pPr>
              <w:pStyle w:val="TAL"/>
              <w:rPr>
                <w:szCs w:val="18"/>
              </w:rPr>
            </w:pPr>
            <w:r w:rsidRPr="003D4ABF">
              <w:rPr>
                <w:szCs w:val="18"/>
              </w:rPr>
              <w:t>Mandatory (NOTE 3)</w:t>
            </w:r>
          </w:p>
        </w:tc>
        <w:tc>
          <w:tcPr>
            <w:tcW w:w="1748" w:type="dxa"/>
          </w:tcPr>
          <w:p w14:paraId="0F5667B1" w14:textId="77777777" w:rsidR="00987508" w:rsidRPr="003D4ABF" w:rsidRDefault="00987508" w:rsidP="00987508">
            <w:pPr>
              <w:pStyle w:val="TAL"/>
              <w:rPr>
                <w:szCs w:val="18"/>
              </w:rPr>
            </w:pPr>
            <w:r w:rsidRPr="003D4ABF">
              <w:rPr>
                <w:szCs w:val="18"/>
              </w:rPr>
              <w:t>Conditional</w:t>
            </w:r>
          </w:p>
          <w:p w14:paraId="00D4A00F" w14:textId="77777777" w:rsidR="00987508" w:rsidRPr="003D4ABF" w:rsidRDefault="00987508" w:rsidP="00987508">
            <w:pPr>
              <w:pStyle w:val="TAL"/>
              <w:rPr>
                <w:szCs w:val="18"/>
              </w:rPr>
            </w:pPr>
            <w:r w:rsidRPr="003D4ABF">
              <w:rPr>
                <w:szCs w:val="18"/>
              </w:rPr>
              <w:t>(NOTE 4)</w:t>
            </w:r>
          </w:p>
        </w:tc>
        <w:tc>
          <w:tcPr>
            <w:tcW w:w="1627" w:type="dxa"/>
          </w:tcPr>
          <w:p w14:paraId="780D201C" w14:textId="77777777" w:rsidR="00987508" w:rsidRPr="003D4ABF" w:rsidRDefault="00987508" w:rsidP="00987508">
            <w:pPr>
              <w:pStyle w:val="TAL"/>
            </w:pPr>
            <w:r w:rsidRPr="00E20298">
              <w:t>Modified</w:t>
            </w:r>
          </w:p>
          <w:p w14:paraId="2A95C903" w14:textId="77777777" w:rsidR="00987508" w:rsidRPr="003D4ABF" w:rsidRDefault="00987508" w:rsidP="00987508">
            <w:pPr>
              <w:pStyle w:val="TAL"/>
              <w:rPr>
                <w:szCs w:val="18"/>
              </w:rPr>
            </w:pPr>
            <w:r w:rsidRPr="003D4ABF">
              <w:rPr>
                <w:szCs w:val="18"/>
              </w:rPr>
              <w:t>(packet filters for Ethernet PDU traffic added)</w:t>
            </w:r>
          </w:p>
        </w:tc>
      </w:tr>
      <w:tr w:rsidR="00987508" w:rsidRPr="003D4ABF" w14:paraId="07FA37AF" w14:textId="77777777" w:rsidTr="00987508">
        <w:trPr>
          <w:cantSplit/>
        </w:trPr>
        <w:tc>
          <w:tcPr>
            <w:tcW w:w="1612" w:type="dxa"/>
          </w:tcPr>
          <w:p w14:paraId="60C09200" w14:textId="77777777" w:rsidR="00987508" w:rsidRPr="003D4ABF" w:rsidRDefault="00987508" w:rsidP="00987508">
            <w:pPr>
              <w:pStyle w:val="TAL"/>
              <w:rPr>
                <w:szCs w:val="18"/>
              </w:rPr>
            </w:pPr>
            <w:r w:rsidRPr="003D4ABF">
              <w:rPr>
                <w:szCs w:val="18"/>
              </w:rPr>
              <w:t>Mute for notification</w:t>
            </w:r>
          </w:p>
        </w:tc>
        <w:tc>
          <w:tcPr>
            <w:tcW w:w="3278" w:type="dxa"/>
          </w:tcPr>
          <w:p w14:paraId="56ADE14A" w14:textId="77777777" w:rsidR="00987508" w:rsidRPr="003D4ABF" w:rsidRDefault="00987508" w:rsidP="00987508">
            <w:pPr>
              <w:pStyle w:val="TAL"/>
              <w:rPr>
                <w:szCs w:val="18"/>
              </w:rPr>
            </w:pPr>
            <w:r w:rsidRPr="003D4ABF">
              <w:rPr>
                <w:szCs w:val="18"/>
              </w:rPr>
              <w:t>Defines whether application's start or stop notification is to be muted.</w:t>
            </w:r>
          </w:p>
        </w:tc>
        <w:tc>
          <w:tcPr>
            <w:tcW w:w="1364" w:type="dxa"/>
          </w:tcPr>
          <w:p w14:paraId="67A8C52C" w14:textId="77777777" w:rsidR="00987508" w:rsidRPr="003D4ABF" w:rsidRDefault="00987508" w:rsidP="00987508">
            <w:pPr>
              <w:pStyle w:val="TAL"/>
              <w:rPr>
                <w:szCs w:val="18"/>
              </w:rPr>
            </w:pPr>
            <w:r w:rsidRPr="003D4ABF">
              <w:rPr>
                <w:szCs w:val="18"/>
              </w:rPr>
              <w:t>Conditional (NOTE 5)</w:t>
            </w:r>
          </w:p>
        </w:tc>
        <w:tc>
          <w:tcPr>
            <w:tcW w:w="1748" w:type="dxa"/>
          </w:tcPr>
          <w:p w14:paraId="50A11B66" w14:textId="77777777" w:rsidR="00987508" w:rsidRPr="003D4ABF" w:rsidRDefault="00987508" w:rsidP="00987508">
            <w:pPr>
              <w:pStyle w:val="TAL"/>
            </w:pPr>
            <w:r w:rsidRPr="003D4ABF">
              <w:t>No</w:t>
            </w:r>
          </w:p>
        </w:tc>
        <w:tc>
          <w:tcPr>
            <w:tcW w:w="1627" w:type="dxa"/>
          </w:tcPr>
          <w:p w14:paraId="4FA4FFE8" w14:textId="77777777" w:rsidR="00987508" w:rsidRPr="003D4ABF" w:rsidRDefault="00987508" w:rsidP="00987508">
            <w:pPr>
              <w:pStyle w:val="TAL"/>
            </w:pPr>
            <w:r w:rsidRPr="003D4ABF">
              <w:t>None</w:t>
            </w:r>
          </w:p>
        </w:tc>
      </w:tr>
      <w:tr w:rsidR="00987508" w:rsidRPr="003D4ABF" w14:paraId="3D1117D1" w14:textId="77777777" w:rsidTr="00987508">
        <w:trPr>
          <w:cantSplit/>
        </w:trPr>
        <w:tc>
          <w:tcPr>
            <w:tcW w:w="1612" w:type="dxa"/>
          </w:tcPr>
          <w:p w14:paraId="2536E43B" w14:textId="77777777" w:rsidR="00987508" w:rsidRPr="003D4ABF" w:rsidRDefault="00987508" w:rsidP="00987508">
            <w:pPr>
              <w:pStyle w:val="TAL"/>
              <w:rPr>
                <w:b/>
                <w:szCs w:val="18"/>
              </w:rPr>
            </w:pPr>
            <w:r w:rsidRPr="003D4ABF">
              <w:rPr>
                <w:b/>
                <w:szCs w:val="18"/>
              </w:rPr>
              <w:t>Charging</w:t>
            </w:r>
          </w:p>
        </w:tc>
        <w:tc>
          <w:tcPr>
            <w:tcW w:w="3278" w:type="dxa"/>
          </w:tcPr>
          <w:p w14:paraId="45DE72FD" w14:textId="77777777" w:rsidR="00987508" w:rsidRPr="003D4ABF" w:rsidRDefault="00987508" w:rsidP="00987508">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EE3FA9" w14:textId="77777777" w:rsidR="00987508" w:rsidRPr="003D4ABF" w:rsidRDefault="00987508" w:rsidP="00987508">
            <w:pPr>
              <w:pStyle w:val="TAL"/>
              <w:rPr>
                <w:szCs w:val="18"/>
              </w:rPr>
            </w:pPr>
          </w:p>
        </w:tc>
        <w:tc>
          <w:tcPr>
            <w:tcW w:w="1748" w:type="dxa"/>
          </w:tcPr>
          <w:p w14:paraId="2C0CF184" w14:textId="77777777" w:rsidR="00987508" w:rsidRPr="003D4ABF" w:rsidRDefault="00987508" w:rsidP="00987508">
            <w:pPr>
              <w:pStyle w:val="TAL"/>
            </w:pPr>
          </w:p>
        </w:tc>
        <w:tc>
          <w:tcPr>
            <w:tcW w:w="1627" w:type="dxa"/>
          </w:tcPr>
          <w:p w14:paraId="079A1480" w14:textId="77777777" w:rsidR="00987508" w:rsidRPr="003D4ABF" w:rsidRDefault="00987508" w:rsidP="00987508">
            <w:pPr>
              <w:pStyle w:val="TAL"/>
            </w:pPr>
          </w:p>
        </w:tc>
      </w:tr>
      <w:tr w:rsidR="00987508" w:rsidRPr="003D4ABF" w14:paraId="46F03EBE" w14:textId="77777777" w:rsidTr="00987508">
        <w:trPr>
          <w:cantSplit/>
        </w:trPr>
        <w:tc>
          <w:tcPr>
            <w:tcW w:w="1612" w:type="dxa"/>
          </w:tcPr>
          <w:p w14:paraId="53CB71EF" w14:textId="77777777" w:rsidR="00987508" w:rsidRPr="003D4ABF" w:rsidRDefault="00987508" w:rsidP="00987508">
            <w:pPr>
              <w:pStyle w:val="TAL"/>
              <w:rPr>
                <w:szCs w:val="18"/>
              </w:rPr>
            </w:pPr>
            <w:r w:rsidRPr="003D4ABF">
              <w:rPr>
                <w:szCs w:val="18"/>
              </w:rPr>
              <w:t>Charging key</w:t>
            </w:r>
          </w:p>
          <w:p w14:paraId="3EDEC2D4" w14:textId="77777777" w:rsidR="00987508" w:rsidRPr="003D4ABF" w:rsidRDefault="00987508" w:rsidP="00987508">
            <w:pPr>
              <w:pStyle w:val="TAL"/>
              <w:rPr>
                <w:szCs w:val="18"/>
              </w:rPr>
            </w:pPr>
            <w:r w:rsidRPr="003D4ABF">
              <w:rPr>
                <w:szCs w:val="18"/>
              </w:rPr>
              <w:t>(NOTE 22)</w:t>
            </w:r>
          </w:p>
        </w:tc>
        <w:tc>
          <w:tcPr>
            <w:tcW w:w="3278" w:type="dxa"/>
          </w:tcPr>
          <w:p w14:paraId="02E5132A" w14:textId="77777777" w:rsidR="00987508" w:rsidRPr="003D4ABF" w:rsidRDefault="00987508" w:rsidP="00987508">
            <w:pPr>
              <w:pStyle w:val="TAL"/>
              <w:rPr>
                <w:szCs w:val="18"/>
              </w:rPr>
            </w:pPr>
            <w:r w:rsidRPr="003D4ABF">
              <w:rPr>
                <w:szCs w:val="18"/>
              </w:rPr>
              <w:t>The charging system (CHF) uses the charging key to determine the tariff to apply to the service data flow.</w:t>
            </w:r>
          </w:p>
        </w:tc>
        <w:tc>
          <w:tcPr>
            <w:tcW w:w="1364" w:type="dxa"/>
          </w:tcPr>
          <w:p w14:paraId="291CE510" w14:textId="77777777" w:rsidR="00987508" w:rsidRPr="003D4ABF" w:rsidRDefault="00987508" w:rsidP="00987508">
            <w:pPr>
              <w:pStyle w:val="TAL"/>
              <w:rPr>
                <w:szCs w:val="18"/>
              </w:rPr>
            </w:pPr>
          </w:p>
        </w:tc>
        <w:tc>
          <w:tcPr>
            <w:tcW w:w="1748" w:type="dxa"/>
          </w:tcPr>
          <w:p w14:paraId="548C5022" w14:textId="77777777" w:rsidR="00987508" w:rsidRPr="003D4ABF" w:rsidRDefault="00987508" w:rsidP="00987508">
            <w:pPr>
              <w:pStyle w:val="TAL"/>
            </w:pPr>
            <w:r w:rsidRPr="003D4ABF">
              <w:t>Yes</w:t>
            </w:r>
          </w:p>
        </w:tc>
        <w:tc>
          <w:tcPr>
            <w:tcW w:w="1627" w:type="dxa"/>
          </w:tcPr>
          <w:p w14:paraId="25EB1779" w14:textId="77777777" w:rsidR="00987508" w:rsidRPr="003D4ABF" w:rsidRDefault="00987508" w:rsidP="00987508">
            <w:pPr>
              <w:pStyle w:val="TAL"/>
            </w:pPr>
            <w:r w:rsidRPr="003D4ABF">
              <w:t>None</w:t>
            </w:r>
          </w:p>
        </w:tc>
      </w:tr>
      <w:tr w:rsidR="00987508" w:rsidRPr="003D4ABF" w14:paraId="21119A5A" w14:textId="77777777" w:rsidTr="00987508">
        <w:trPr>
          <w:cantSplit/>
        </w:trPr>
        <w:tc>
          <w:tcPr>
            <w:tcW w:w="1612" w:type="dxa"/>
          </w:tcPr>
          <w:p w14:paraId="09A3EB4C" w14:textId="77777777" w:rsidR="00987508" w:rsidRPr="003D4ABF" w:rsidRDefault="00987508" w:rsidP="00987508">
            <w:pPr>
              <w:pStyle w:val="TAL"/>
              <w:rPr>
                <w:szCs w:val="18"/>
              </w:rPr>
            </w:pPr>
            <w:r w:rsidRPr="003D4ABF">
              <w:rPr>
                <w:szCs w:val="18"/>
              </w:rPr>
              <w:t>Service identifier</w:t>
            </w:r>
          </w:p>
        </w:tc>
        <w:tc>
          <w:tcPr>
            <w:tcW w:w="3278" w:type="dxa"/>
          </w:tcPr>
          <w:p w14:paraId="70868824" w14:textId="77777777" w:rsidR="00987508" w:rsidRPr="003D4ABF" w:rsidRDefault="00987508" w:rsidP="00987508">
            <w:pPr>
              <w:pStyle w:val="TAL"/>
              <w:rPr>
                <w:szCs w:val="18"/>
              </w:rPr>
            </w:pPr>
            <w:r w:rsidRPr="003D4ABF">
              <w:rPr>
                <w:szCs w:val="18"/>
              </w:rPr>
              <w:t>The identity of the service or service component the service data flow in a rule relates to.</w:t>
            </w:r>
          </w:p>
        </w:tc>
        <w:tc>
          <w:tcPr>
            <w:tcW w:w="1364" w:type="dxa"/>
          </w:tcPr>
          <w:p w14:paraId="7421BC7E" w14:textId="77777777" w:rsidR="00987508" w:rsidRPr="003D4ABF" w:rsidRDefault="00987508" w:rsidP="00987508">
            <w:pPr>
              <w:pStyle w:val="TAL"/>
              <w:rPr>
                <w:szCs w:val="18"/>
              </w:rPr>
            </w:pPr>
          </w:p>
        </w:tc>
        <w:tc>
          <w:tcPr>
            <w:tcW w:w="1748" w:type="dxa"/>
          </w:tcPr>
          <w:p w14:paraId="4D4931DF" w14:textId="77777777" w:rsidR="00987508" w:rsidRPr="003D4ABF" w:rsidRDefault="00987508" w:rsidP="00987508">
            <w:pPr>
              <w:pStyle w:val="TAL"/>
            </w:pPr>
            <w:r w:rsidRPr="003D4ABF">
              <w:t>Yes</w:t>
            </w:r>
          </w:p>
        </w:tc>
        <w:tc>
          <w:tcPr>
            <w:tcW w:w="1627" w:type="dxa"/>
          </w:tcPr>
          <w:p w14:paraId="0C0B1AD8" w14:textId="77777777" w:rsidR="00987508" w:rsidRPr="003D4ABF" w:rsidRDefault="00987508" w:rsidP="00987508">
            <w:pPr>
              <w:pStyle w:val="TAL"/>
            </w:pPr>
            <w:r w:rsidRPr="003D4ABF">
              <w:t>None</w:t>
            </w:r>
          </w:p>
        </w:tc>
      </w:tr>
      <w:tr w:rsidR="00987508" w:rsidRPr="003D4ABF" w14:paraId="5E66A644" w14:textId="77777777" w:rsidTr="00987508">
        <w:trPr>
          <w:cantSplit/>
        </w:trPr>
        <w:tc>
          <w:tcPr>
            <w:tcW w:w="1612" w:type="dxa"/>
          </w:tcPr>
          <w:p w14:paraId="3B5B25EB" w14:textId="77777777" w:rsidR="00987508" w:rsidRPr="003D4ABF" w:rsidRDefault="00987508" w:rsidP="00987508">
            <w:pPr>
              <w:pStyle w:val="TAL"/>
              <w:rPr>
                <w:szCs w:val="18"/>
              </w:rPr>
            </w:pPr>
            <w:r w:rsidRPr="003D4ABF">
              <w:rPr>
                <w:szCs w:val="18"/>
              </w:rPr>
              <w:t>Sponsor Identifier</w:t>
            </w:r>
          </w:p>
        </w:tc>
        <w:tc>
          <w:tcPr>
            <w:tcW w:w="3278" w:type="dxa"/>
          </w:tcPr>
          <w:p w14:paraId="32CA7D31" w14:textId="77777777" w:rsidR="00987508" w:rsidRPr="003D4ABF" w:rsidRDefault="00987508" w:rsidP="0098750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D318BF5" w14:textId="77777777" w:rsidR="00987508" w:rsidRPr="003D4ABF" w:rsidRDefault="00987508" w:rsidP="00987508">
            <w:pPr>
              <w:pStyle w:val="TAL"/>
              <w:rPr>
                <w:szCs w:val="18"/>
              </w:rPr>
            </w:pPr>
            <w:r w:rsidRPr="003D4ABF">
              <w:rPr>
                <w:szCs w:val="18"/>
              </w:rPr>
              <w:t>Conditional</w:t>
            </w:r>
          </w:p>
          <w:p w14:paraId="10D2F09A" w14:textId="77777777" w:rsidR="00987508" w:rsidRPr="003D4ABF" w:rsidRDefault="00987508" w:rsidP="00987508">
            <w:pPr>
              <w:pStyle w:val="TAL"/>
              <w:rPr>
                <w:szCs w:val="18"/>
              </w:rPr>
            </w:pPr>
            <w:r w:rsidRPr="003D4ABF">
              <w:rPr>
                <w:szCs w:val="18"/>
              </w:rPr>
              <w:t>(NOTE 6)</w:t>
            </w:r>
          </w:p>
        </w:tc>
        <w:tc>
          <w:tcPr>
            <w:tcW w:w="1748" w:type="dxa"/>
          </w:tcPr>
          <w:p w14:paraId="0764F913" w14:textId="77777777" w:rsidR="00987508" w:rsidRPr="003D4ABF" w:rsidRDefault="00987508" w:rsidP="00987508">
            <w:pPr>
              <w:pStyle w:val="TAL"/>
            </w:pPr>
            <w:r w:rsidRPr="003D4ABF">
              <w:t>Yes</w:t>
            </w:r>
          </w:p>
        </w:tc>
        <w:tc>
          <w:tcPr>
            <w:tcW w:w="1627" w:type="dxa"/>
          </w:tcPr>
          <w:p w14:paraId="47B3F910" w14:textId="77777777" w:rsidR="00987508" w:rsidRPr="003D4ABF" w:rsidRDefault="00987508" w:rsidP="00987508">
            <w:pPr>
              <w:pStyle w:val="TAL"/>
            </w:pPr>
            <w:r w:rsidRPr="003D4ABF">
              <w:t>None</w:t>
            </w:r>
          </w:p>
        </w:tc>
      </w:tr>
      <w:tr w:rsidR="00987508" w:rsidRPr="003D4ABF" w14:paraId="10DAD6DF" w14:textId="77777777" w:rsidTr="00987508">
        <w:trPr>
          <w:cantSplit/>
        </w:trPr>
        <w:tc>
          <w:tcPr>
            <w:tcW w:w="1612" w:type="dxa"/>
          </w:tcPr>
          <w:p w14:paraId="2305552C" w14:textId="77777777" w:rsidR="00987508" w:rsidRPr="003D4ABF" w:rsidRDefault="00987508" w:rsidP="00987508">
            <w:pPr>
              <w:pStyle w:val="TAL"/>
              <w:rPr>
                <w:szCs w:val="18"/>
              </w:rPr>
            </w:pPr>
            <w:r w:rsidRPr="003D4ABF">
              <w:rPr>
                <w:szCs w:val="18"/>
              </w:rPr>
              <w:t>Application Service Provider Identifier</w:t>
            </w:r>
          </w:p>
        </w:tc>
        <w:tc>
          <w:tcPr>
            <w:tcW w:w="3278" w:type="dxa"/>
          </w:tcPr>
          <w:p w14:paraId="1EA143FD" w14:textId="77777777" w:rsidR="00987508" w:rsidRPr="003D4ABF" w:rsidRDefault="00987508" w:rsidP="0098750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BBA13EF" w14:textId="77777777" w:rsidR="00987508" w:rsidRPr="003D4ABF" w:rsidRDefault="00987508" w:rsidP="00987508">
            <w:pPr>
              <w:pStyle w:val="TAL"/>
              <w:rPr>
                <w:szCs w:val="18"/>
              </w:rPr>
            </w:pPr>
            <w:r w:rsidRPr="003D4ABF">
              <w:rPr>
                <w:szCs w:val="18"/>
              </w:rPr>
              <w:t>Conditional</w:t>
            </w:r>
          </w:p>
          <w:p w14:paraId="1C9B7531" w14:textId="77777777" w:rsidR="00987508" w:rsidRPr="003D4ABF" w:rsidRDefault="00987508" w:rsidP="00987508">
            <w:pPr>
              <w:pStyle w:val="TAL"/>
              <w:rPr>
                <w:szCs w:val="18"/>
              </w:rPr>
            </w:pPr>
            <w:r w:rsidRPr="003D4ABF">
              <w:rPr>
                <w:szCs w:val="18"/>
              </w:rPr>
              <w:t>(NOTE 6)</w:t>
            </w:r>
          </w:p>
        </w:tc>
        <w:tc>
          <w:tcPr>
            <w:tcW w:w="1748" w:type="dxa"/>
          </w:tcPr>
          <w:p w14:paraId="12EBA994" w14:textId="77777777" w:rsidR="00987508" w:rsidRPr="003D4ABF" w:rsidRDefault="00987508" w:rsidP="00987508">
            <w:pPr>
              <w:pStyle w:val="TAL"/>
            </w:pPr>
            <w:r w:rsidRPr="003D4ABF">
              <w:t>Yes</w:t>
            </w:r>
          </w:p>
        </w:tc>
        <w:tc>
          <w:tcPr>
            <w:tcW w:w="1627" w:type="dxa"/>
          </w:tcPr>
          <w:p w14:paraId="75D53EE5" w14:textId="77777777" w:rsidR="00987508" w:rsidRPr="003D4ABF" w:rsidRDefault="00987508" w:rsidP="00987508">
            <w:pPr>
              <w:pStyle w:val="TAL"/>
            </w:pPr>
            <w:r w:rsidRPr="003D4ABF">
              <w:t>None</w:t>
            </w:r>
          </w:p>
        </w:tc>
      </w:tr>
      <w:tr w:rsidR="00987508" w:rsidRPr="003D4ABF" w14:paraId="1FFC2A5C" w14:textId="77777777" w:rsidTr="00987508">
        <w:trPr>
          <w:cantSplit/>
        </w:trPr>
        <w:tc>
          <w:tcPr>
            <w:tcW w:w="1612" w:type="dxa"/>
          </w:tcPr>
          <w:p w14:paraId="3671F045" w14:textId="77777777" w:rsidR="00987508" w:rsidRPr="003D4ABF" w:rsidRDefault="00987508" w:rsidP="00987508">
            <w:pPr>
              <w:pStyle w:val="TAL"/>
              <w:rPr>
                <w:szCs w:val="18"/>
              </w:rPr>
            </w:pPr>
            <w:r w:rsidRPr="003D4ABF">
              <w:rPr>
                <w:szCs w:val="18"/>
              </w:rPr>
              <w:t>Charging method</w:t>
            </w:r>
          </w:p>
        </w:tc>
        <w:tc>
          <w:tcPr>
            <w:tcW w:w="3278" w:type="dxa"/>
          </w:tcPr>
          <w:p w14:paraId="4C1B56F1" w14:textId="77777777" w:rsidR="00987508" w:rsidRPr="003D4ABF" w:rsidRDefault="00987508" w:rsidP="00987508">
            <w:pPr>
              <w:pStyle w:val="TAL"/>
              <w:rPr>
                <w:szCs w:val="18"/>
              </w:rPr>
            </w:pPr>
            <w:r w:rsidRPr="003D4ABF">
              <w:rPr>
                <w:szCs w:val="18"/>
              </w:rPr>
              <w:t>Indicates the required charging method for the PCC rule.</w:t>
            </w:r>
          </w:p>
          <w:p w14:paraId="4FE32727" w14:textId="77777777" w:rsidR="00987508" w:rsidRPr="003D4ABF" w:rsidRDefault="00987508" w:rsidP="00987508">
            <w:pPr>
              <w:pStyle w:val="TAL"/>
              <w:rPr>
                <w:szCs w:val="18"/>
              </w:rPr>
            </w:pPr>
            <w:r w:rsidRPr="003D4ABF">
              <w:rPr>
                <w:szCs w:val="18"/>
              </w:rPr>
              <w:t>Values: online or offline or neither.</w:t>
            </w:r>
          </w:p>
        </w:tc>
        <w:tc>
          <w:tcPr>
            <w:tcW w:w="1364" w:type="dxa"/>
          </w:tcPr>
          <w:p w14:paraId="5861E792" w14:textId="77777777" w:rsidR="00987508" w:rsidRPr="003D4ABF" w:rsidRDefault="00987508" w:rsidP="00987508">
            <w:pPr>
              <w:pStyle w:val="TAL"/>
              <w:rPr>
                <w:szCs w:val="18"/>
              </w:rPr>
            </w:pPr>
            <w:r w:rsidRPr="003D4ABF">
              <w:rPr>
                <w:szCs w:val="18"/>
              </w:rPr>
              <w:t>Conditional</w:t>
            </w:r>
            <w:r w:rsidRPr="003D4ABF">
              <w:rPr>
                <w:szCs w:val="18"/>
              </w:rPr>
              <w:br/>
              <w:t>(NOTE</w:t>
            </w:r>
            <w:r w:rsidRPr="003D4ABF">
              <w:t> </w:t>
            </w:r>
            <w:r w:rsidRPr="003D4ABF">
              <w:rPr>
                <w:szCs w:val="18"/>
              </w:rPr>
              <w:t>7)</w:t>
            </w:r>
          </w:p>
          <w:p w14:paraId="3EFDB52A" w14:textId="77777777" w:rsidR="00987508" w:rsidRPr="003D4ABF" w:rsidRDefault="00987508" w:rsidP="00987508">
            <w:pPr>
              <w:pStyle w:val="TAL"/>
              <w:rPr>
                <w:szCs w:val="18"/>
              </w:rPr>
            </w:pPr>
          </w:p>
        </w:tc>
        <w:tc>
          <w:tcPr>
            <w:tcW w:w="1748" w:type="dxa"/>
          </w:tcPr>
          <w:p w14:paraId="261BE008" w14:textId="77777777" w:rsidR="00987508" w:rsidRPr="003D4ABF" w:rsidRDefault="00987508" w:rsidP="00987508">
            <w:pPr>
              <w:pStyle w:val="TAL"/>
            </w:pPr>
            <w:r w:rsidRPr="003D4ABF">
              <w:t>No</w:t>
            </w:r>
          </w:p>
        </w:tc>
        <w:tc>
          <w:tcPr>
            <w:tcW w:w="1627" w:type="dxa"/>
          </w:tcPr>
          <w:p w14:paraId="166E493B" w14:textId="77777777" w:rsidR="00987508" w:rsidRPr="003D4ABF" w:rsidRDefault="00987508" w:rsidP="00987508">
            <w:pPr>
              <w:pStyle w:val="TAL"/>
            </w:pPr>
            <w:r w:rsidRPr="003D4ABF">
              <w:t>None</w:t>
            </w:r>
          </w:p>
        </w:tc>
      </w:tr>
      <w:tr w:rsidR="00987508" w:rsidRPr="003D4ABF" w14:paraId="10173C99" w14:textId="77777777" w:rsidTr="00987508">
        <w:trPr>
          <w:cantSplit/>
        </w:trPr>
        <w:tc>
          <w:tcPr>
            <w:tcW w:w="1612" w:type="dxa"/>
          </w:tcPr>
          <w:p w14:paraId="27F1E1AB" w14:textId="77777777" w:rsidR="00987508" w:rsidRPr="003D4ABF" w:rsidRDefault="00987508" w:rsidP="00987508">
            <w:pPr>
              <w:pStyle w:val="TAL"/>
              <w:rPr>
                <w:szCs w:val="18"/>
              </w:rPr>
            </w:pPr>
            <w:r w:rsidRPr="003D4ABF">
              <w:rPr>
                <w:noProof/>
              </w:rPr>
              <w:t>Service Data flow handling while requesting credit</w:t>
            </w:r>
          </w:p>
        </w:tc>
        <w:tc>
          <w:tcPr>
            <w:tcW w:w="3278" w:type="dxa"/>
          </w:tcPr>
          <w:p w14:paraId="056B1339" w14:textId="77777777" w:rsidR="00987508" w:rsidRPr="003D4ABF" w:rsidRDefault="00987508" w:rsidP="00987508">
            <w:pPr>
              <w:pStyle w:val="TAL"/>
              <w:rPr>
                <w:szCs w:val="18"/>
              </w:rPr>
            </w:pPr>
            <w:r w:rsidRPr="003D4ABF">
              <w:rPr>
                <w:szCs w:val="18"/>
              </w:rPr>
              <w:t>Indicates whether the service data flow is allowed to start while the SMF is waiting for the response to the credit request.</w:t>
            </w:r>
          </w:p>
          <w:p w14:paraId="77CD2AB9" w14:textId="77777777" w:rsidR="00987508" w:rsidRPr="003D4ABF" w:rsidRDefault="00987508" w:rsidP="00987508">
            <w:pPr>
              <w:pStyle w:val="TAL"/>
              <w:rPr>
                <w:szCs w:val="18"/>
              </w:rPr>
            </w:pPr>
            <w:r w:rsidRPr="003D4ABF">
              <w:rPr>
                <w:szCs w:val="18"/>
              </w:rPr>
              <w:t>Only applicable for charging method online.</w:t>
            </w:r>
          </w:p>
          <w:p w14:paraId="14ED042E" w14:textId="77777777" w:rsidR="00987508" w:rsidRPr="003D4ABF" w:rsidRDefault="00987508" w:rsidP="00987508">
            <w:pPr>
              <w:pStyle w:val="TAL"/>
              <w:rPr>
                <w:szCs w:val="18"/>
              </w:rPr>
            </w:pPr>
            <w:r w:rsidRPr="003D4ABF">
              <w:rPr>
                <w:szCs w:val="18"/>
              </w:rPr>
              <w:t>Values: blocking or non-blocking</w:t>
            </w:r>
          </w:p>
        </w:tc>
        <w:tc>
          <w:tcPr>
            <w:tcW w:w="1364" w:type="dxa"/>
          </w:tcPr>
          <w:p w14:paraId="63C60DAF" w14:textId="77777777" w:rsidR="00987508" w:rsidRPr="003D4ABF" w:rsidRDefault="00987508" w:rsidP="00987508">
            <w:pPr>
              <w:pStyle w:val="TAL"/>
              <w:rPr>
                <w:szCs w:val="18"/>
              </w:rPr>
            </w:pPr>
          </w:p>
        </w:tc>
        <w:tc>
          <w:tcPr>
            <w:tcW w:w="1748" w:type="dxa"/>
          </w:tcPr>
          <w:p w14:paraId="4007DC86" w14:textId="77777777" w:rsidR="00987508" w:rsidRPr="003D4ABF" w:rsidRDefault="00987508" w:rsidP="00987508">
            <w:pPr>
              <w:pStyle w:val="TAL"/>
            </w:pPr>
            <w:r w:rsidRPr="003D4ABF">
              <w:t>No</w:t>
            </w:r>
          </w:p>
        </w:tc>
        <w:tc>
          <w:tcPr>
            <w:tcW w:w="1627" w:type="dxa"/>
          </w:tcPr>
          <w:p w14:paraId="08A3D461" w14:textId="77777777" w:rsidR="00987508" w:rsidRPr="003D4ABF" w:rsidRDefault="00987508" w:rsidP="00987508">
            <w:pPr>
              <w:pStyle w:val="TAL"/>
            </w:pPr>
            <w:r w:rsidRPr="003D4ABF">
              <w:t>New</w:t>
            </w:r>
          </w:p>
        </w:tc>
      </w:tr>
      <w:tr w:rsidR="00987508" w:rsidRPr="003D4ABF" w14:paraId="17EE80A3" w14:textId="77777777" w:rsidTr="00987508">
        <w:trPr>
          <w:cantSplit/>
        </w:trPr>
        <w:tc>
          <w:tcPr>
            <w:tcW w:w="1612" w:type="dxa"/>
          </w:tcPr>
          <w:p w14:paraId="667C6543" w14:textId="77777777" w:rsidR="00987508" w:rsidRPr="003D4ABF" w:rsidRDefault="00987508" w:rsidP="00987508">
            <w:pPr>
              <w:pStyle w:val="TAL"/>
              <w:rPr>
                <w:szCs w:val="18"/>
              </w:rPr>
            </w:pPr>
            <w:r w:rsidRPr="003D4ABF">
              <w:rPr>
                <w:szCs w:val="18"/>
              </w:rPr>
              <w:lastRenderedPageBreak/>
              <w:t>Measurement method</w:t>
            </w:r>
          </w:p>
        </w:tc>
        <w:tc>
          <w:tcPr>
            <w:tcW w:w="3278" w:type="dxa"/>
          </w:tcPr>
          <w:p w14:paraId="4D45B792" w14:textId="77777777" w:rsidR="00987508" w:rsidRPr="003D4ABF" w:rsidRDefault="00987508" w:rsidP="00987508">
            <w:pPr>
              <w:pStyle w:val="TAL"/>
              <w:rPr>
                <w:szCs w:val="18"/>
              </w:rPr>
            </w:pPr>
            <w:r w:rsidRPr="003D4ABF">
              <w:rPr>
                <w:szCs w:val="18"/>
              </w:rPr>
              <w:t>Indicates whether the service data flow data volume, duration, combined volume/duration or event shall be measured.</w:t>
            </w:r>
          </w:p>
          <w:p w14:paraId="06A03C07" w14:textId="77777777" w:rsidR="00987508" w:rsidRPr="003D4ABF" w:rsidRDefault="00987508" w:rsidP="00987508">
            <w:pPr>
              <w:pStyle w:val="TAL"/>
              <w:rPr>
                <w:szCs w:val="18"/>
              </w:rPr>
            </w:pPr>
            <w:r w:rsidRPr="003D4ABF">
              <w:rPr>
                <w:szCs w:val="18"/>
              </w:rPr>
              <w:t>This is applicable to reporting, if the charging method is online or offline.</w:t>
            </w:r>
          </w:p>
          <w:p w14:paraId="4C2B7FCE" w14:textId="77777777" w:rsidR="00987508" w:rsidRPr="003D4ABF" w:rsidRDefault="00987508" w:rsidP="0098750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BD2E292" w14:textId="77777777" w:rsidR="00987508" w:rsidRPr="003D4ABF" w:rsidRDefault="00987508" w:rsidP="00987508">
            <w:pPr>
              <w:pStyle w:val="TAL"/>
              <w:rPr>
                <w:szCs w:val="18"/>
              </w:rPr>
            </w:pPr>
          </w:p>
        </w:tc>
        <w:tc>
          <w:tcPr>
            <w:tcW w:w="1748" w:type="dxa"/>
          </w:tcPr>
          <w:p w14:paraId="244AC1A0" w14:textId="77777777" w:rsidR="00987508" w:rsidRPr="003D4ABF" w:rsidRDefault="00987508" w:rsidP="00987508">
            <w:pPr>
              <w:pStyle w:val="TAL"/>
            </w:pPr>
            <w:r w:rsidRPr="003D4ABF">
              <w:t>Yes</w:t>
            </w:r>
          </w:p>
        </w:tc>
        <w:tc>
          <w:tcPr>
            <w:tcW w:w="1627" w:type="dxa"/>
          </w:tcPr>
          <w:p w14:paraId="62F2CEA5" w14:textId="77777777" w:rsidR="00987508" w:rsidRPr="003D4ABF" w:rsidRDefault="00987508" w:rsidP="00987508">
            <w:pPr>
              <w:pStyle w:val="TAL"/>
            </w:pPr>
            <w:r w:rsidRPr="003D4ABF">
              <w:t>None</w:t>
            </w:r>
          </w:p>
        </w:tc>
      </w:tr>
      <w:tr w:rsidR="00987508" w:rsidRPr="003D4ABF" w14:paraId="30AECBE3" w14:textId="77777777" w:rsidTr="00987508">
        <w:trPr>
          <w:cantSplit/>
        </w:trPr>
        <w:tc>
          <w:tcPr>
            <w:tcW w:w="1612" w:type="dxa"/>
          </w:tcPr>
          <w:p w14:paraId="33C9A7E3" w14:textId="77777777" w:rsidR="00987508" w:rsidRPr="003D4ABF" w:rsidRDefault="00987508" w:rsidP="00987508">
            <w:pPr>
              <w:pStyle w:val="TAL"/>
              <w:rPr>
                <w:szCs w:val="18"/>
              </w:rPr>
            </w:pPr>
            <w:r w:rsidRPr="003D4ABF">
              <w:rPr>
                <w:szCs w:val="18"/>
              </w:rPr>
              <w:t>Application Function Record Information</w:t>
            </w:r>
          </w:p>
        </w:tc>
        <w:tc>
          <w:tcPr>
            <w:tcW w:w="3278" w:type="dxa"/>
          </w:tcPr>
          <w:p w14:paraId="5A3A6B8E" w14:textId="77777777" w:rsidR="00987508" w:rsidRPr="003D4ABF" w:rsidRDefault="00987508" w:rsidP="0098750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E3D1A5A" w14:textId="77777777" w:rsidR="00987508" w:rsidRPr="003D4ABF" w:rsidRDefault="00987508" w:rsidP="00987508">
            <w:pPr>
              <w:pStyle w:val="TAL"/>
              <w:rPr>
                <w:szCs w:val="18"/>
              </w:rPr>
            </w:pPr>
          </w:p>
        </w:tc>
        <w:tc>
          <w:tcPr>
            <w:tcW w:w="1748" w:type="dxa"/>
          </w:tcPr>
          <w:p w14:paraId="5928BA86" w14:textId="77777777" w:rsidR="00987508" w:rsidRPr="003D4ABF" w:rsidRDefault="00987508" w:rsidP="00987508">
            <w:pPr>
              <w:pStyle w:val="TAL"/>
            </w:pPr>
            <w:r w:rsidRPr="003D4ABF">
              <w:t>No</w:t>
            </w:r>
          </w:p>
        </w:tc>
        <w:tc>
          <w:tcPr>
            <w:tcW w:w="1627" w:type="dxa"/>
          </w:tcPr>
          <w:p w14:paraId="0A8879A1" w14:textId="77777777" w:rsidR="00987508" w:rsidRPr="003D4ABF" w:rsidRDefault="00987508" w:rsidP="00987508">
            <w:pPr>
              <w:pStyle w:val="TAL"/>
            </w:pPr>
            <w:r w:rsidRPr="003D4ABF">
              <w:t>None</w:t>
            </w:r>
          </w:p>
        </w:tc>
      </w:tr>
      <w:tr w:rsidR="00987508" w:rsidRPr="003D4ABF" w14:paraId="42311A8A" w14:textId="77777777" w:rsidTr="00987508">
        <w:trPr>
          <w:cantSplit/>
        </w:trPr>
        <w:tc>
          <w:tcPr>
            <w:tcW w:w="1612" w:type="dxa"/>
          </w:tcPr>
          <w:p w14:paraId="3CD0985C" w14:textId="77777777" w:rsidR="00987508" w:rsidRPr="003D4ABF" w:rsidRDefault="00987508" w:rsidP="00987508">
            <w:pPr>
              <w:pStyle w:val="TAL"/>
              <w:rPr>
                <w:szCs w:val="18"/>
              </w:rPr>
            </w:pPr>
            <w:r w:rsidRPr="003D4ABF">
              <w:rPr>
                <w:szCs w:val="18"/>
              </w:rPr>
              <w:t>Service Identifier Level Reporting</w:t>
            </w:r>
          </w:p>
        </w:tc>
        <w:tc>
          <w:tcPr>
            <w:tcW w:w="3278" w:type="dxa"/>
          </w:tcPr>
          <w:p w14:paraId="2971D38C" w14:textId="77777777" w:rsidR="00987508" w:rsidRPr="003D4ABF" w:rsidRDefault="00987508" w:rsidP="0098750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CD5856" w14:textId="77777777" w:rsidR="00987508" w:rsidRPr="003D4ABF" w:rsidRDefault="00987508" w:rsidP="00987508">
            <w:pPr>
              <w:pStyle w:val="TAL"/>
              <w:rPr>
                <w:szCs w:val="18"/>
              </w:rPr>
            </w:pPr>
            <w:r w:rsidRPr="003D4ABF">
              <w:rPr>
                <w:szCs w:val="18"/>
              </w:rPr>
              <w:t>Values: mandated or not required</w:t>
            </w:r>
          </w:p>
        </w:tc>
        <w:tc>
          <w:tcPr>
            <w:tcW w:w="1364" w:type="dxa"/>
          </w:tcPr>
          <w:p w14:paraId="76C290BD" w14:textId="77777777" w:rsidR="00987508" w:rsidRPr="003D4ABF" w:rsidRDefault="00987508" w:rsidP="00987508">
            <w:pPr>
              <w:pStyle w:val="TAL"/>
              <w:rPr>
                <w:szCs w:val="18"/>
              </w:rPr>
            </w:pPr>
          </w:p>
        </w:tc>
        <w:tc>
          <w:tcPr>
            <w:tcW w:w="1748" w:type="dxa"/>
          </w:tcPr>
          <w:p w14:paraId="21379707" w14:textId="77777777" w:rsidR="00987508" w:rsidRPr="003D4ABF" w:rsidRDefault="00987508" w:rsidP="00987508">
            <w:pPr>
              <w:pStyle w:val="TAL"/>
            </w:pPr>
            <w:r w:rsidRPr="003D4ABF">
              <w:t>Yes</w:t>
            </w:r>
          </w:p>
        </w:tc>
        <w:tc>
          <w:tcPr>
            <w:tcW w:w="1627" w:type="dxa"/>
          </w:tcPr>
          <w:p w14:paraId="6CA99E77" w14:textId="77777777" w:rsidR="00987508" w:rsidRPr="003D4ABF" w:rsidRDefault="00987508" w:rsidP="00987508">
            <w:pPr>
              <w:pStyle w:val="TAL"/>
            </w:pPr>
            <w:r w:rsidRPr="003D4ABF">
              <w:t>None</w:t>
            </w:r>
          </w:p>
        </w:tc>
      </w:tr>
      <w:tr w:rsidR="00987508" w:rsidRPr="003D4ABF" w14:paraId="6D9A22AF" w14:textId="77777777" w:rsidTr="00987508">
        <w:trPr>
          <w:cantSplit/>
        </w:trPr>
        <w:tc>
          <w:tcPr>
            <w:tcW w:w="1612" w:type="dxa"/>
          </w:tcPr>
          <w:p w14:paraId="70D3FBC4" w14:textId="77777777" w:rsidR="00987508" w:rsidRPr="003D4ABF" w:rsidRDefault="00987508" w:rsidP="00987508">
            <w:pPr>
              <w:pStyle w:val="TAL"/>
              <w:rPr>
                <w:b/>
                <w:szCs w:val="18"/>
              </w:rPr>
            </w:pPr>
            <w:r w:rsidRPr="003D4ABF">
              <w:rPr>
                <w:b/>
                <w:szCs w:val="18"/>
              </w:rPr>
              <w:t>Policy control</w:t>
            </w:r>
          </w:p>
        </w:tc>
        <w:tc>
          <w:tcPr>
            <w:tcW w:w="3278" w:type="dxa"/>
          </w:tcPr>
          <w:p w14:paraId="0F6E9407" w14:textId="77777777" w:rsidR="00987508" w:rsidRPr="003D4ABF" w:rsidRDefault="00987508" w:rsidP="00987508">
            <w:pPr>
              <w:pStyle w:val="TAL"/>
              <w:rPr>
                <w:i/>
                <w:szCs w:val="18"/>
              </w:rPr>
            </w:pPr>
            <w:r w:rsidRPr="003D4ABF">
              <w:rPr>
                <w:i/>
                <w:szCs w:val="18"/>
              </w:rPr>
              <w:t>This part defines how to apply policy control for the service data flow.</w:t>
            </w:r>
          </w:p>
        </w:tc>
        <w:tc>
          <w:tcPr>
            <w:tcW w:w="1364" w:type="dxa"/>
          </w:tcPr>
          <w:p w14:paraId="203193E8" w14:textId="77777777" w:rsidR="00987508" w:rsidRPr="003D4ABF" w:rsidRDefault="00987508" w:rsidP="00987508">
            <w:pPr>
              <w:pStyle w:val="TAL"/>
              <w:rPr>
                <w:szCs w:val="18"/>
              </w:rPr>
            </w:pPr>
          </w:p>
        </w:tc>
        <w:tc>
          <w:tcPr>
            <w:tcW w:w="1748" w:type="dxa"/>
          </w:tcPr>
          <w:p w14:paraId="2903EA13" w14:textId="77777777" w:rsidR="00987508" w:rsidRPr="003D4ABF" w:rsidRDefault="00987508" w:rsidP="00987508">
            <w:pPr>
              <w:pStyle w:val="TAL"/>
            </w:pPr>
          </w:p>
        </w:tc>
        <w:tc>
          <w:tcPr>
            <w:tcW w:w="1627" w:type="dxa"/>
          </w:tcPr>
          <w:p w14:paraId="163796A0" w14:textId="77777777" w:rsidR="00987508" w:rsidRPr="003D4ABF" w:rsidRDefault="00987508" w:rsidP="00987508">
            <w:pPr>
              <w:pStyle w:val="TAL"/>
            </w:pPr>
          </w:p>
        </w:tc>
      </w:tr>
      <w:tr w:rsidR="00987508" w:rsidRPr="003D4ABF" w14:paraId="2ED8C30E" w14:textId="77777777" w:rsidTr="00987508">
        <w:trPr>
          <w:cantSplit/>
        </w:trPr>
        <w:tc>
          <w:tcPr>
            <w:tcW w:w="1612" w:type="dxa"/>
          </w:tcPr>
          <w:p w14:paraId="4D317402" w14:textId="77777777" w:rsidR="00987508" w:rsidRPr="003D4ABF" w:rsidRDefault="00987508" w:rsidP="00987508">
            <w:pPr>
              <w:pStyle w:val="TAL"/>
              <w:rPr>
                <w:szCs w:val="18"/>
              </w:rPr>
            </w:pPr>
            <w:r w:rsidRPr="003D4ABF">
              <w:rPr>
                <w:szCs w:val="18"/>
              </w:rPr>
              <w:t>Gate status</w:t>
            </w:r>
          </w:p>
        </w:tc>
        <w:tc>
          <w:tcPr>
            <w:tcW w:w="3278" w:type="dxa"/>
          </w:tcPr>
          <w:p w14:paraId="7D3C41DF" w14:textId="77777777" w:rsidR="00987508" w:rsidRPr="003D4ABF" w:rsidRDefault="00987508" w:rsidP="0098750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B7FD5A" w14:textId="77777777" w:rsidR="00987508" w:rsidRPr="003D4ABF" w:rsidRDefault="00987508" w:rsidP="00987508">
            <w:pPr>
              <w:pStyle w:val="TAL"/>
              <w:rPr>
                <w:szCs w:val="18"/>
              </w:rPr>
            </w:pPr>
          </w:p>
        </w:tc>
        <w:tc>
          <w:tcPr>
            <w:tcW w:w="1748" w:type="dxa"/>
          </w:tcPr>
          <w:p w14:paraId="2C7F2A8E" w14:textId="77777777" w:rsidR="00987508" w:rsidRPr="003D4ABF" w:rsidRDefault="00987508" w:rsidP="00987508">
            <w:pPr>
              <w:pStyle w:val="TAL"/>
            </w:pPr>
            <w:r w:rsidRPr="003D4ABF">
              <w:t>Yes</w:t>
            </w:r>
          </w:p>
        </w:tc>
        <w:tc>
          <w:tcPr>
            <w:tcW w:w="1627" w:type="dxa"/>
          </w:tcPr>
          <w:p w14:paraId="259060A8" w14:textId="77777777" w:rsidR="00987508" w:rsidRPr="003D4ABF" w:rsidRDefault="00987508" w:rsidP="00987508">
            <w:pPr>
              <w:pStyle w:val="TAL"/>
            </w:pPr>
            <w:r w:rsidRPr="003D4ABF">
              <w:t>None</w:t>
            </w:r>
          </w:p>
        </w:tc>
      </w:tr>
      <w:tr w:rsidR="00987508" w:rsidRPr="003D4ABF" w14:paraId="18208DD5" w14:textId="77777777" w:rsidTr="00987508">
        <w:trPr>
          <w:cantSplit/>
        </w:trPr>
        <w:tc>
          <w:tcPr>
            <w:tcW w:w="1612" w:type="dxa"/>
          </w:tcPr>
          <w:p w14:paraId="4CBFC880" w14:textId="77777777" w:rsidR="00987508" w:rsidRPr="003D4ABF" w:rsidRDefault="00987508" w:rsidP="00987508">
            <w:pPr>
              <w:pStyle w:val="TAL"/>
              <w:rPr>
                <w:szCs w:val="18"/>
              </w:rPr>
            </w:pPr>
            <w:r w:rsidRPr="003D4ABF">
              <w:rPr>
                <w:szCs w:val="18"/>
              </w:rPr>
              <w:t>5G QoS Identifier (5QI)</w:t>
            </w:r>
          </w:p>
        </w:tc>
        <w:tc>
          <w:tcPr>
            <w:tcW w:w="3278" w:type="dxa"/>
          </w:tcPr>
          <w:p w14:paraId="747BBD39" w14:textId="77777777" w:rsidR="00987508" w:rsidRPr="003D4ABF" w:rsidRDefault="00987508" w:rsidP="00987508">
            <w:pPr>
              <w:pStyle w:val="TAL"/>
              <w:rPr>
                <w:szCs w:val="18"/>
              </w:rPr>
            </w:pPr>
            <w:r w:rsidRPr="003D4ABF">
              <w:rPr>
                <w:szCs w:val="18"/>
              </w:rPr>
              <w:t>The 5QI authorized for the service data flow.</w:t>
            </w:r>
          </w:p>
        </w:tc>
        <w:tc>
          <w:tcPr>
            <w:tcW w:w="1364" w:type="dxa"/>
          </w:tcPr>
          <w:p w14:paraId="4A173508" w14:textId="77777777" w:rsidR="00987508" w:rsidRPr="003D4ABF" w:rsidRDefault="00987508" w:rsidP="00987508">
            <w:pPr>
              <w:pStyle w:val="TAL"/>
              <w:rPr>
                <w:szCs w:val="18"/>
              </w:rPr>
            </w:pPr>
            <w:r w:rsidRPr="003D4ABF">
              <w:rPr>
                <w:szCs w:val="18"/>
              </w:rPr>
              <w:t>Conditional</w:t>
            </w:r>
            <w:r w:rsidRPr="003D4ABF">
              <w:rPr>
                <w:szCs w:val="18"/>
              </w:rPr>
              <w:br/>
              <w:t>(NOTE 10)</w:t>
            </w:r>
          </w:p>
          <w:p w14:paraId="775A6186" w14:textId="77777777" w:rsidR="00987508" w:rsidRPr="003D4ABF" w:rsidRDefault="00987508" w:rsidP="00987508">
            <w:pPr>
              <w:pStyle w:val="TAL"/>
              <w:rPr>
                <w:szCs w:val="18"/>
              </w:rPr>
            </w:pPr>
          </w:p>
        </w:tc>
        <w:tc>
          <w:tcPr>
            <w:tcW w:w="1748" w:type="dxa"/>
          </w:tcPr>
          <w:p w14:paraId="615C47EA" w14:textId="77777777" w:rsidR="00987508" w:rsidRPr="003D4ABF" w:rsidRDefault="00987508" w:rsidP="00987508">
            <w:pPr>
              <w:pStyle w:val="TAL"/>
            </w:pPr>
            <w:r w:rsidRPr="003D4ABF">
              <w:t>Yes</w:t>
            </w:r>
          </w:p>
        </w:tc>
        <w:tc>
          <w:tcPr>
            <w:tcW w:w="1627" w:type="dxa"/>
          </w:tcPr>
          <w:p w14:paraId="2C3FCE20" w14:textId="77777777" w:rsidR="00987508" w:rsidRPr="003D4ABF" w:rsidRDefault="00987508" w:rsidP="00987508">
            <w:pPr>
              <w:keepNext/>
              <w:keepLines/>
              <w:tabs>
                <w:tab w:val="left" w:pos="6062"/>
              </w:tabs>
              <w:spacing w:after="0"/>
            </w:pPr>
            <w:r w:rsidRPr="003D4ABF">
              <w:t>Modified</w:t>
            </w:r>
          </w:p>
          <w:p w14:paraId="26D36D9B" w14:textId="77777777" w:rsidR="00987508" w:rsidRPr="003D4ABF" w:rsidRDefault="00987508" w:rsidP="00987508">
            <w:pPr>
              <w:pStyle w:val="TAL"/>
            </w:pPr>
            <w:r w:rsidRPr="003D4ABF">
              <w:t>(corresponds to QCI in TS 23.203 [4])</w:t>
            </w:r>
          </w:p>
        </w:tc>
      </w:tr>
      <w:tr w:rsidR="00987508" w:rsidRPr="003D4ABF" w14:paraId="71BE0B6D" w14:textId="77777777" w:rsidTr="00987508">
        <w:trPr>
          <w:cantSplit/>
        </w:trPr>
        <w:tc>
          <w:tcPr>
            <w:tcW w:w="1612" w:type="dxa"/>
          </w:tcPr>
          <w:p w14:paraId="33EDD289" w14:textId="77777777" w:rsidR="00987508" w:rsidRPr="003D4ABF" w:rsidRDefault="00987508" w:rsidP="00987508">
            <w:pPr>
              <w:pStyle w:val="TAL"/>
              <w:rPr>
                <w:szCs w:val="18"/>
              </w:rPr>
            </w:pPr>
            <w:r w:rsidRPr="003D4ABF">
              <w:t>QoS Notification Control (QNC)</w:t>
            </w:r>
          </w:p>
        </w:tc>
        <w:tc>
          <w:tcPr>
            <w:tcW w:w="3278" w:type="dxa"/>
          </w:tcPr>
          <w:p w14:paraId="45B2A76A" w14:textId="77777777" w:rsidR="00987508" w:rsidRPr="003D4ABF" w:rsidRDefault="00987508" w:rsidP="0098750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1CD5895" w14:textId="77777777" w:rsidR="00987508" w:rsidRPr="003D4ABF" w:rsidRDefault="00987508" w:rsidP="00987508">
            <w:pPr>
              <w:pStyle w:val="TAL"/>
              <w:rPr>
                <w:szCs w:val="18"/>
              </w:rPr>
            </w:pPr>
            <w:r w:rsidRPr="003D4ABF">
              <w:rPr>
                <w:szCs w:val="18"/>
              </w:rPr>
              <w:t>Conditional</w:t>
            </w:r>
            <w:r w:rsidRPr="003D4ABF">
              <w:rPr>
                <w:szCs w:val="18"/>
              </w:rPr>
              <w:br/>
              <w:t>(NOTE 15)</w:t>
            </w:r>
          </w:p>
          <w:p w14:paraId="6DCC4C7B" w14:textId="77777777" w:rsidR="00987508" w:rsidRPr="003D4ABF" w:rsidRDefault="00987508" w:rsidP="00987508">
            <w:pPr>
              <w:pStyle w:val="TAL"/>
              <w:rPr>
                <w:szCs w:val="18"/>
              </w:rPr>
            </w:pPr>
          </w:p>
        </w:tc>
        <w:tc>
          <w:tcPr>
            <w:tcW w:w="1748" w:type="dxa"/>
          </w:tcPr>
          <w:p w14:paraId="519EEA5E" w14:textId="77777777" w:rsidR="00987508" w:rsidRPr="003D4ABF" w:rsidRDefault="00987508" w:rsidP="00987508">
            <w:pPr>
              <w:pStyle w:val="TAL"/>
            </w:pPr>
            <w:r w:rsidRPr="003D4ABF">
              <w:t>Yes</w:t>
            </w:r>
          </w:p>
        </w:tc>
        <w:tc>
          <w:tcPr>
            <w:tcW w:w="1627" w:type="dxa"/>
          </w:tcPr>
          <w:p w14:paraId="5891F056" w14:textId="77777777" w:rsidR="00987508" w:rsidRPr="003D4ABF" w:rsidRDefault="00987508" w:rsidP="00987508">
            <w:pPr>
              <w:pStyle w:val="TAL"/>
            </w:pPr>
            <w:r w:rsidRPr="003D4ABF">
              <w:t>Added</w:t>
            </w:r>
          </w:p>
        </w:tc>
      </w:tr>
      <w:tr w:rsidR="00987508" w:rsidRPr="003D4ABF" w14:paraId="3E5E1539" w14:textId="77777777" w:rsidTr="00987508">
        <w:trPr>
          <w:cantSplit/>
        </w:trPr>
        <w:tc>
          <w:tcPr>
            <w:tcW w:w="1612" w:type="dxa"/>
          </w:tcPr>
          <w:p w14:paraId="22C93BED" w14:textId="77777777" w:rsidR="00987508" w:rsidRPr="003D4ABF" w:rsidRDefault="00987508" w:rsidP="00987508">
            <w:pPr>
              <w:pStyle w:val="TAL"/>
              <w:rPr>
                <w:szCs w:val="18"/>
              </w:rPr>
            </w:pPr>
            <w:r w:rsidRPr="003D4ABF">
              <w:rPr>
                <w:szCs w:val="18"/>
              </w:rPr>
              <w:t xml:space="preserve">Reflective QoS Control </w:t>
            </w:r>
          </w:p>
        </w:tc>
        <w:tc>
          <w:tcPr>
            <w:tcW w:w="3278" w:type="dxa"/>
          </w:tcPr>
          <w:p w14:paraId="1D0CB928" w14:textId="77777777" w:rsidR="00987508" w:rsidRPr="003D4ABF" w:rsidRDefault="00987508" w:rsidP="00987508">
            <w:pPr>
              <w:pStyle w:val="TAL"/>
            </w:pPr>
            <w:r w:rsidRPr="003D4ABF">
              <w:t>Indicates to apply reflective QoS for the SDF.</w:t>
            </w:r>
          </w:p>
        </w:tc>
        <w:tc>
          <w:tcPr>
            <w:tcW w:w="1364" w:type="dxa"/>
          </w:tcPr>
          <w:p w14:paraId="0C280701" w14:textId="77777777" w:rsidR="00987508" w:rsidRPr="003D4ABF" w:rsidRDefault="00987508" w:rsidP="00987508">
            <w:pPr>
              <w:pStyle w:val="TAL"/>
              <w:rPr>
                <w:szCs w:val="18"/>
              </w:rPr>
            </w:pPr>
          </w:p>
        </w:tc>
        <w:tc>
          <w:tcPr>
            <w:tcW w:w="1748" w:type="dxa"/>
          </w:tcPr>
          <w:p w14:paraId="76A1722C" w14:textId="77777777" w:rsidR="00987508" w:rsidRPr="003D4ABF" w:rsidRDefault="00987508" w:rsidP="00987508">
            <w:pPr>
              <w:pStyle w:val="TAL"/>
            </w:pPr>
            <w:r w:rsidRPr="003D4ABF">
              <w:t>Yes</w:t>
            </w:r>
          </w:p>
        </w:tc>
        <w:tc>
          <w:tcPr>
            <w:tcW w:w="1627" w:type="dxa"/>
          </w:tcPr>
          <w:p w14:paraId="2AA606C2" w14:textId="77777777" w:rsidR="00987508" w:rsidRPr="003D4ABF" w:rsidRDefault="00987508" w:rsidP="00987508">
            <w:pPr>
              <w:pStyle w:val="TAL"/>
            </w:pPr>
            <w:r w:rsidRPr="003D4ABF">
              <w:t>Added</w:t>
            </w:r>
          </w:p>
        </w:tc>
      </w:tr>
      <w:tr w:rsidR="00987508" w:rsidRPr="003D4ABF" w14:paraId="3EF75FA7" w14:textId="77777777" w:rsidTr="00987508">
        <w:trPr>
          <w:cantSplit/>
        </w:trPr>
        <w:tc>
          <w:tcPr>
            <w:tcW w:w="1612" w:type="dxa"/>
          </w:tcPr>
          <w:p w14:paraId="3A60EFE4" w14:textId="77777777" w:rsidR="00987508" w:rsidRPr="003D4ABF" w:rsidRDefault="00987508" w:rsidP="00987508">
            <w:pPr>
              <w:pStyle w:val="TAL"/>
              <w:rPr>
                <w:szCs w:val="18"/>
              </w:rPr>
            </w:pPr>
            <w:r w:rsidRPr="003D4ABF">
              <w:rPr>
                <w:szCs w:val="18"/>
              </w:rPr>
              <w:t>UL-maximum bitrate</w:t>
            </w:r>
          </w:p>
        </w:tc>
        <w:tc>
          <w:tcPr>
            <w:tcW w:w="3278" w:type="dxa"/>
          </w:tcPr>
          <w:p w14:paraId="33DFE2E8" w14:textId="77777777" w:rsidR="00987508" w:rsidRPr="003D4ABF" w:rsidRDefault="00987508" w:rsidP="00987508">
            <w:pPr>
              <w:pStyle w:val="TAL"/>
            </w:pPr>
            <w:r w:rsidRPr="003D4ABF">
              <w:t>The uplink maximum bitrate authorized for the service data flow</w:t>
            </w:r>
          </w:p>
        </w:tc>
        <w:tc>
          <w:tcPr>
            <w:tcW w:w="1364" w:type="dxa"/>
          </w:tcPr>
          <w:p w14:paraId="2F10B965" w14:textId="77777777" w:rsidR="00987508" w:rsidRPr="003D4ABF" w:rsidRDefault="00987508" w:rsidP="00987508">
            <w:pPr>
              <w:pStyle w:val="TAL"/>
              <w:rPr>
                <w:szCs w:val="18"/>
              </w:rPr>
            </w:pPr>
          </w:p>
        </w:tc>
        <w:tc>
          <w:tcPr>
            <w:tcW w:w="1748" w:type="dxa"/>
          </w:tcPr>
          <w:p w14:paraId="2FA52CBD" w14:textId="77777777" w:rsidR="00987508" w:rsidRPr="003D4ABF" w:rsidRDefault="00987508" w:rsidP="00987508">
            <w:pPr>
              <w:pStyle w:val="TAL"/>
            </w:pPr>
            <w:r w:rsidRPr="003D4ABF">
              <w:t>Yes</w:t>
            </w:r>
          </w:p>
        </w:tc>
        <w:tc>
          <w:tcPr>
            <w:tcW w:w="1627" w:type="dxa"/>
          </w:tcPr>
          <w:p w14:paraId="6EB2085A" w14:textId="77777777" w:rsidR="00987508" w:rsidRPr="003D4ABF" w:rsidRDefault="00987508" w:rsidP="00987508">
            <w:pPr>
              <w:pStyle w:val="TAL"/>
            </w:pPr>
            <w:r w:rsidRPr="003D4ABF">
              <w:t>None</w:t>
            </w:r>
          </w:p>
        </w:tc>
      </w:tr>
      <w:tr w:rsidR="00987508" w:rsidRPr="003D4ABF" w14:paraId="282E7ACD" w14:textId="77777777" w:rsidTr="00987508">
        <w:trPr>
          <w:cantSplit/>
        </w:trPr>
        <w:tc>
          <w:tcPr>
            <w:tcW w:w="1612" w:type="dxa"/>
          </w:tcPr>
          <w:p w14:paraId="331D665B" w14:textId="77777777" w:rsidR="00987508" w:rsidRPr="003D4ABF" w:rsidRDefault="00987508" w:rsidP="00987508">
            <w:pPr>
              <w:pStyle w:val="TAL"/>
              <w:rPr>
                <w:szCs w:val="18"/>
              </w:rPr>
            </w:pPr>
            <w:r w:rsidRPr="003D4ABF">
              <w:rPr>
                <w:szCs w:val="18"/>
              </w:rPr>
              <w:t>DL-maximum bitrate</w:t>
            </w:r>
          </w:p>
        </w:tc>
        <w:tc>
          <w:tcPr>
            <w:tcW w:w="3278" w:type="dxa"/>
          </w:tcPr>
          <w:p w14:paraId="09EC7EFD" w14:textId="77777777" w:rsidR="00987508" w:rsidRPr="003D4ABF" w:rsidRDefault="00987508" w:rsidP="00987508">
            <w:pPr>
              <w:pStyle w:val="TAL"/>
            </w:pPr>
            <w:r w:rsidRPr="003D4ABF">
              <w:t>The downlink maximum bitrate authorized for the service data flow</w:t>
            </w:r>
          </w:p>
        </w:tc>
        <w:tc>
          <w:tcPr>
            <w:tcW w:w="1364" w:type="dxa"/>
          </w:tcPr>
          <w:p w14:paraId="50D05FCA" w14:textId="77777777" w:rsidR="00987508" w:rsidRPr="003D4ABF" w:rsidRDefault="00987508" w:rsidP="00987508">
            <w:pPr>
              <w:pStyle w:val="TAL"/>
              <w:rPr>
                <w:szCs w:val="18"/>
              </w:rPr>
            </w:pPr>
          </w:p>
        </w:tc>
        <w:tc>
          <w:tcPr>
            <w:tcW w:w="1748" w:type="dxa"/>
          </w:tcPr>
          <w:p w14:paraId="64F7A4D8" w14:textId="77777777" w:rsidR="00987508" w:rsidRPr="003D4ABF" w:rsidRDefault="00987508" w:rsidP="00987508">
            <w:pPr>
              <w:pStyle w:val="TAL"/>
            </w:pPr>
            <w:r w:rsidRPr="003D4ABF">
              <w:t>Yes</w:t>
            </w:r>
          </w:p>
        </w:tc>
        <w:tc>
          <w:tcPr>
            <w:tcW w:w="1627" w:type="dxa"/>
          </w:tcPr>
          <w:p w14:paraId="0B7BD1DB" w14:textId="77777777" w:rsidR="00987508" w:rsidRPr="003D4ABF" w:rsidRDefault="00987508" w:rsidP="00987508">
            <w:pPr>
              <w:pStyle w:val="TAL"/>
            </w:pPr>
            <w:r w:rsidRPr="003D4ABF">
              <w:t>None</w:t>
            </w:r>
          </w:p>
        </w:tc>
      </w:tr>
      <w:tr w:rsidR="00987508" w:rsidRPr="003D4ABF" w14:paraId="002C4D33" w14:textId="77777777" w:rsidTr="00987508">
        <w:trPr>
          <w:cantSplit/>
        </w:trPr>
        <w:tc>
          <w:tcPr>
            <w:tcW w:w="1612" w:type="dxa"/>
          </w:tcPr>
          <w:p w14:paraId="1A29E5D0" w14:textId="77777777" w:rsidR="00987508" w:rsidRPr="003D4ABF" w:rsidRDefault="00987508" w:rsidP="00987508">
            <w:pPr>
              <w:pStyle w:val="TAL"/>
              <w:rPr>
                <w:szCs w:val="18"/>
              </w:rPr>
            </w:pPr>
            <w:r w:rsidRPr="003D4ABF">
              <w:rPr>
                <w:szCs w:val="18"/>
              </w:rPr>
              <w:t>UL-guaranteed bitrate</w:t>
            </w:r>
          </w:p>
        </w:tc>
        <w:tc>
          <w:tcPr>
            <w:tcW w:w="3278" w:type="dxa"/>
          </w:tcPr>
          <w:p w14:paraId="54622026" w14:textId="77777777" w:rsidR="00987508" w:rsidRPr="003D4ABF" w:rsidRDefault="00987508" w:rsidP="00987508">
            <w:pPr>
              <w:pStyle w:val="TAL"/>
            </w:pPr>
            <w:r w:rsidRPr="003D4ABF">
              <w:t>The uplink guaranteed bitrate authorized for the service data flow</w:t>
            </w:r>
          </w:p>
        </w:tc>
        <w:tc>
          <w:tcPr>
            <w:tcW w:w="1364" w:type="dxa"/>
          </w:tcPr>
          <w:p w14:paraId="53782580" w14:textId="77777777" w:rsidR="00987508" w:rsidRPr="003D4ABF" w:rsidRDefault="00987508" w:rsidP="00987508">
            <w:pPr>
              <w:pStyle w:val="TAL"/>
              <w:rPr>
                <w:szCs w:val="18"/>
              </w:rPr>
            </w:pPr>
          </w:p>
        </w:tc>
        <w:tc>
          <w:tcPr>
            <w:tcW w:w="1748" w:type="dxa"/>
          </w:tcPr>
          <w:p w14:paraId="43437538" w14:textId="77777777" w:rsidR="00987508" w:rsidRPr="003D4ABF" w:rsidRDefault="00987508" w:rsidP="00987508">
            <w:pPr>
              <w:pStyle w:val="TAL"/>
            </w:pPr>
            <w:r w:rsidRPr="003D4ABF">
              <w:t>Yes</w:t>
            </w:r>
          </w:p>
        </w:tc>
        <w:tc>
          <w:tcPr>
            <w:tcW w:w="1627" w:type="dxa"/>
          </w:tcPr>
          <w:p w14:paraId="0DF4B765" w14:textId="77777777" w:rsidR="00987508" w:rsidRPr="003D4ABF" w:rsidRDefault="00987508" w:rsidP="00987508">
            <w:pPr>
              <w:pStyle w:val="TAL"/>
            </w:pPr>
            <w:r w:rsidRPr="003D4ABF">
              <w:t>None</w:t>
            </w:r>
          </w:p>
        </w:tc>
      </w:tr>
      <w:tr w:rsidR="00987508" w:rsidRPr="003D4ABF" w14:paraId="1F614444" w14:textId="77777777" w:rsidTr="00987508">
        <w:trPr>
          <w:cantSplit/>
        </w:trPr>
        <w:tc>
          <w:tcPr>
            <w:tcW w:w="1612" w:type="dxa"/>
          </w:tcPr>
          <w:p w14:paraId="3E9A5726" w14:textId="77777777" w:rsidR="00987508" w:rsidRPr="003D4ABF" w:rsidRDefault="00987508" w:rsidP="00987508">
            <w:pPr>
              <w:pStyle w:val="TAL"/>
              <w:rPr>
                <w:szCs w:val="18"/>
              </w:rPr>
            </w:pPr>
            <w:r w:rsidRPr="003D4ABF">
              <w:rPr>
                <w:szCs w:val="18"/>
              </w:rPr>
              <w:t>DL-guaranteed bitrate</w:t>
            </w:r>
          </w:p>
        </w:tc>
        <w:tc>
          <w:tcPr>
            <w:tcW w:w="3278" w:type="dxa"/>
          </w:tcPr>
          <w:p w14:paraId="420E1A6F" w14:textId="77777777" w:rsidR="00987508" w:rsidRPr="003D4ABF" w:rsidRDefault="00987508" w:rsidP="00987508">
            <w:pPr>
              <w:pStyle w:val="TAL"/>
            </w:pPr>
            <w:r w:rsidRPr="003D4ABF">
              <w:t>The downlink guaranteed bitrate authorized for the service data flow</w:t>
            </w:r>
          </w:p>
        </w:tc>
        <w:tc>
          <w:tcPr>
            <w:tcW w:w="1364" w:type="dxa"/>
          </w:tcPr>
          <w:p w14:paraId="3218DD15" w14:textId="77777777" w:rsidR="00987508" w:rsidRPr="003D4ABF" w:rsidRDefault="00987508" w:rsidP="00987508">
            <w:pPr>
              <w:pStyle w:val="TAL"/>
              <w:rPr>
                <w:szCs w:val="18"/>
              </w:rPr>
            </w:pPr>
          </w:p>
        </w:tc>
        <w:tc>
          <w:tcPr>
            <w:tcW w:w="1748" w:type="dxa"/>
          </w:tcPr>
          <w:p w14:paraId="7EE6306A" w14:textId="77777777" w:rsidR="00987508" w:rsidRPr="003D4ABF" w:rsidRDefault="00987508" w:rsidP="00987508">
            <w:pPr>
              <w:pStyle w:val="TAL"/>
            </w:pPr>
            <w:r w:rsidRPr="003D4ABF">
              <w:t>Yes</w:t>
            </w:r>
          </w:p>
        </w:tc>
        <w:tc>
          <w:tcPr>
            <w:tcW w:w="1627" w:type="dxa"/>
          </w:tcPr>
          <w:p w14:paraId="5FDC3EC7" w14:textId="77777777" w:rsidR="00987508" w:rsidRPr="003D4ABF" w:rsidRDefault="00987508" w:rsidP="00987508">
            <w:pPr>
              <w:pStyle w:val="TAL"/>
            </w:pPr>
            <w:r w:rsidRPr="003D4ABF">
              <w:t>None</w:t>
            </w:r>
          </w:p>
        </w:tc>
      </w:tr>
      <w:tr w:rsidR="00987508" w:rsidRPr="003D4ABF" w14:paraId="35A08326" w14:textId="77777777" w:rsidTr="00987508">
        <w:trPr>
          <w:cantSplit/>
        </w:trPr>
        <w:tc>
          <w:tcPr>
            <w:tcW w:w="1612" w:type="dxa"/>
          </w:tcPr>
          <w:p w14:paraId="7184B4B9" w14:textId="77777777" w:rsidR="00987508" w:rsidRPr="003D4ABF" w:rsidRDefault="00987508" w:rsidP="00987508">
            <w:pPr>
              <w:pStyle w:val="TAL"/>
              <w:rPr>
                <w:szCs w:val="18"/>
              </w:rPr>
            </w:pPr>
            <w:r w:rsidRPr="003D4ABF">
              <w:rPr>
                <w:szCs w:val="18"/>
              </w:rPr>
              <w:t>UL sharing indication</w:t>
            </w:r>
          </w:p>
        </w:tc>
        <w:tc>
          <w:tcPr>
            <w:tcW w:w="3278" w:type="dxa"/>
          </w:tcPr>
          <w:p w14:paraId="0B161D1D" w14:textId="77777777" w:rsidR="00987508" w:rsidRPr="003D4ABF" w:rsidRDefault="00987508" w:rsidP="00987508">
            <w:pPr>
              <w:pStyle w:val="TAL"/>
              <w:rPr>
                <w:szCs w:val="18"/>
              </w:rPr>
            </w:pPr>
            <w:r w:rsidRPr="003D4ABF">
              <w:rPr>
                <w:szCs w:val="18"/>
              </w:rPr>
              <w:t>Indicates resource sharing in uplink direction with service data flows having the same value in their PCC rule</w:t>
            </w:r>
          </w:p>
        </w:tc>
        <w:tc>
          <w:tcPr>
            <w:tcW w:w="1364" w:type="dxa"/>
          </w:tcPr>
          <w:p w14:paraId="6A679768" w14:textId="77777777" w:rsidR="00987508" w:rsidRPr="003D4ABF" w:rsidRDefault="00987508" w:rsidP="00987508">
            <w:pPr>
              <w:pStyle w:val="TAL"/>
              <w:rPr>
                <w:szCs w:val="18"/>
              </w:rPr>
            </w:pPr>
          </w:p>
        </w:tc>
        <w:tc>
          <w:tcPr>
            <w:tcW w:w="1748" w:type="dxa"/>
          </w:tcPr>
          <w:p w14:paraId="232861A0" w14:textId="77777777" w:rsidR="00987508" w:rsidRPr="003D4ABF" w:rsidRDefault="00987508" w:rsidP="00987508">
            <w:pPr>
              <w:pStyle w:val="TAL"/>
            </w:pPr>
            <w:r w:rsidRPr="003D4ABF">
              <w:t>No</w:t>
            </w:r>
          </w:p>
        </w:tc>
        <w:tc>
          <w:tcPr>
            <w:tcW w:w="1627" w:type="dxa"/>
          </w:tcPr>
          <w:p w14:paraId="5F35FFBB" w14:textId="77777777" w:rsidR="00987508" w:rsidRPr="003D4ABF" w:rsidRDefault="00987508" w:rsidP="00987508">
            <w:pPr>
              <w:pStyle w:val="TAL"/>
            </w:pPr>
            <w:r w:rsidRPr="003D4ABF">
              <w:t>None</w:t>
            </w:r>
          </w:p>
        </w:tc>
      </w:tr>
      <w:tr w:rsidR="00987508" w:rsidRPr="003D4ABF" w14:paraId="73066E5A" w14:textId="77777777" w:rsidTr="00987508">
        <w:trPr>
          <w:cantSplit/>
        </w:trPr>
        <w:tc>
          <w:tcPr>
            <w:tcW w:w="1612" w:type="dxa"/>
          </w:tcPr>
          <w:p w14:paraId="69D416F4" w14:textId="77777777" w:rsidR="00987508" w:rsidRPr="003D4ABF" w:rsidRDefault="00987508" w:rsidP="00987508">
            <w:pPr>
              <w:pStyle w:val="TAL"/>
              <w:rPr>
                <w:szCs w:val="18"/>
              </w:rPr>
            </w:pPr>
            <w:r w:rsidRPr="003D4ABF">
              <w:rPr>
                <w:szCs w:val="18"/>
              </w:rPr>
              <w:t>DL sharing indication</w:t>
            </w:r>
          </w:p>
        </w:tc>
        <w:tc>
          <w:tcPr>
            <w:tcW w:w="3278" w:type="dxa"/>
          </w:tcPr>
          <w:p w14:paraId="088179CB" w14:textId="77777777" w:rsidR="00987508" w:rsidRPr="003D4ABF" w:rsidRDefault="00987508" w:rsidP="00987508">
            <w:pPr>
              <w:pStyle w:val="TAL"/>
              <w:rPr>
                <w:szCs w:val="18"/>
              </w:rPr>
            </w:pPr>
            <w:r w:rsidRPr="003D4ABF">
              <w:rPr>
                <w:szCs w:val="18"/>
              </w:rPr>
              <w:t>Indicates resource sharing in downlink direction with service data flows having the same value in their PCC rule</w:t>
            </w:r>
          </w:p>
        </w:tc>
        <w:tc>
          <w:tcPr>
            <w:tcW w:w="1364" w:type="dxa"/>
          </w:tcPr>
          <w:p w14:paraId="6A2A0A7B" w14:textId="77777777" w:rsidR="00987508" w:rsidRPr="003D4ABF" w:rsidRDefault="00987508" w:rsidP="00987508">
            <w:pPr>
              <w:pStyle w:val="TAL"/>
              <w:rPr>
                <w:szCs w:val="18"/>
              </w:rPr>
            </w:pPr>
          </w:p>
        </w:tc>
        <w:tc>
          <w:tcPr>
            <w:tcW w:w="1748" w:type="dxa"/>
          </w:tcPr>
          <w:p w14:paraId="69E0F130" w14:textId="77777777" w:rsidR="00987508" w:rsidRPr="003D4ABF" w:rsidRDefault="00987508" w:rsidP="00987508">
            <w:pPr>
              <w:pStyle w:val="TAL"/>
            </w:pPr>
            <w:r w:rsidRPr="003D4ABF">
              <w:t>No</w:t>
            </w:r>
          </w:p>
        </w:tc>
        <w:tc>
          <w:tcPr>
            <w:tcW w:w="1627" w:type="dxa"/>
          </w:tcPr>
          <w:p w14:paraId="7591BCD7" w14:textId="77777777" w:rsidR="00987508" w:rsidRPr="003D4ABF" w:rsidRDefault="00987508" w:rsidP="00987508">
            <w:pPr>
              <w:pStyle w:val="TAL"/>
            </w:pPr>
            <w:r w:rsidRPr="003D4ABF">
              <w:t>None</w:t>
            </w:r>
          </w:p>
        </w:tc>
      </w:tr>
      <w:tr w:rsidR="00987508" w:rsidRPr="003D4ABF" w14:paraId="1E67A208" w14:textId="77777777" w:rsidTr="00987508">
        <w:trPr>
          <w:cantSplit/>
        </w:trPr>
        <w:tc>
          <w:tcPr>
            <w:tcW w:w="1612" w:type="dxa"/>
          </w:tcPr>
          <w:p w14:paraId="58C4626A" w14:textId="77777777" w:rsidR="00987508" w:rsidRPr="003D4ABF" w:rsidRDefault="00987508" w:rsidP="00987508">
            <w:pPr>
              <w:pStyle w:val="TAL"/>
              <w:rPr>
                <w:szCs w:val="18"/>
              </w:rPr>
            </w:pPr>
            <w:r w:rsidRPr="003D4ABF">
              <w:rPr>
                <w:szCs w:val="18"/>
              </w:rPr>
              <w:t>Redirect</w:t>
            </w:r>
          </w:p>
        </w:tc>
        <w:tc>
          <w:tcPr>
            <w:tcW w:w="3278" w:type="dxa"/>
          </w:tcPr>
          <w:p w14:paraId="01004FC2" w14:textId="77777777" w:rsidR="00987508" w:rsidRPr="003D4ABF" w:rsidRDefault="00987508" w:rsidP="00987508">
            <w:pPr>
              <w:pStyle w:val="TAL"/>
              <w:rPr>
                <w:szCs w:val="18"/>
              </w:rPr>
            </w:pPr>
            <w:r w:rsidRPr="003D4ABF">
              <w:rPr>
                <w:szCs w:val="18"/>
              </w:rPr>
              <w:t>Redirect state of the service data flow (enabled/disabled)</w:t>
            </w:r>
          </w:p>
        </w:tc>
        <w:tc>
          <w:tcPr>
            <w:tcW w:w="1364" w:type="dxa"/>
          </w:tcPr>
          <w:p w14:paraId="04007163" w14:textId="77777777" w:rsidR="00987508" w:rsidRPr="003D4ABF" w:rsidRDefault="00987508" w:rsidP="00987508">
            <w:pPr>
              <w:pStyle w:val="TAL"/>
              <w:rPr>
                <w:szCs w:val="18"/>
              </w:rPr>
            </w:pPr>
            <w:r w:rsidRPr="003D4ABF">
              <w:rPr>
                <w:szCs w:val="18"/>
              </w:rPr>
              <w:t>Conditional (NOTE 8)</w:t>
            </w:r>
          </w:p>
        </w:tc>
        <w:tc>
          <w:tcPr>
            <w:tcW w:w="1748" w:type="dxa"/>
          </w:tcPr>
          <w:p w14:paraId="200AA761" w14:textId="77777777" w:rsidR="00987508" w:rsidRPr="003D4ABF" w:rsidRDefault="00987508" w:rsidP="00987508">
            <w:pPr>
              <w:pStyle w:val="TAL"/>
            </w:pPr>
            <w:r w:rsidRPr="003D4ABF">
              <w:t>Yes</w:t>
            </w:r>
          </w:p>
        </w:tc>
        <w:tc>
          <w:tcPr>
            <w:tcW w:w="1627" w:type="dxa"/>
          </w:tcPr>
          <w:p w14:paraId="53C3ECFE" w14:textId="77777777" w:rsidR="00987508" w:rsidRPr="003D4ABF" w:rsidRDefault="00987508" w:rsidP="00987508">
            <w:pPr>
              <w:pStyle w:val="TAL"/>
            </w:pPr>
            <w:r w:rsidRPr="003D4ABF">
              <w:t>None</w:t>
            </w:r>
          </w:p>
        </w:tc>
      </w:tr>
      <w:tr w:rsidR="00987508" w:rsidRPr="003D4ABF" w14:paraId="792E3A97" w14:textId="77777777" w:rsidTr="00987508">
        <w:trPr>
          <w:cantSplit/>
        </w:trPr>
        <w:tc>
          <w:tcPr>
            <w:tcW w:w="1612" w:type="dxa"/>
          </w:tcPr>
          <w:p w14:paraId="08BFCF4C" w14:textId="77777777" w:rsidR="00987508" w:rsidRPr="003D4ABF" w:rsidRDefault="00987508" w:rsidP="00987508">
            <w:pPr>
              <w:pStyle w:val="TAL"/>
              <w:rPr>
                <w:szCs w:val="18"/>
              </w:rPr>
            </w:pPr>
            <w:r w:rsidRPr="003D4ABF">
              <w:rPr>
                <w:szCs w:val="18"/>
              </w:rPr>
              <w:t>Redirect Destination</w:t>
            </w:r>
          </w:p>
        </w:tc>
        <w:tc>
          <w:tcPr>
            <w:tcW w:w="3278" w:type="dxa"/>
          </w:tcPr>
          <w:p w14:paraId="4180478A" w14:textId="77777777" w:rsidR="00987508" w:rsidRPr="003D4ABF" w:rsidRDefault="00987508" w:rsidP="00987508">
            <w:pPr>
              <w:pStyle w:val="TAL"/>
              <w:rPr>
                <w:szCs w:val="18"/>
              </w:rPr>
            </w:pPr>
            <w:r w:rsidRPr="003D4ABF">
              <w:rPr>
                <w:szCs w:val="18"/>
              </w:rPr>
              <w:t>Controlled Address to which the service data flow is redirected when redirect is enabled</w:t>
            </w:r>
          </w:p>
        </w:tc>
        <w:tc>
          <w:tcPr>
            <w:tcW w:w="1364" w:type="dxa"/>
          </w:tcPr>
          <w:p w14:paraId="7145440F" w14:textId="77777777" w:rsidR="00987508" w:rsidRPr="003D4ABF" w:rsidRDefault="00987508" w:rsidP="00987508">
            <w:pPr>
              <w:pStyle w:val="TAL"/>
              <w:rPr>
                <w:szCs w:val="18"/>
              </w:rPr>
            </w:pPr>
            <w:r w:rsidRPr="003D4ABF">
              <w:rPr>
                <w:szCs w:val="18"/>
              </w:rPr>
              <w:t>Conditional</w:t>
            </w:r>
          </w:p>
          <w:p w14:paraId="0950E5DE" w14:textId="77777777" w:rsidR="00987508" w:rsidRPr="003D4ABF" w:rsidRDefault="00987508" w:rsidP="00987508">
            <w:pPr>
              <w:pStyle w:val="TAL"/>
              <w:rPr>
                <w:szCs w:val="18"/>
              </w:rPr>
            </w:pPr>
            <w:r w:rsidRPr="003D4ABF">
              <w:rPr>
                <w:szCs w:val="18"/>
              </w:rPr>
              <w:t>(NOTE 9)</w:t>
            </w:r>
          </w:p>
        </w:tc>
        <w:tc>
          <w:tcPr>
            <w:tcW w:w="1748" w:type="dxa"/>
          </w:tcPr>
          <w:p w14:paraId="7F8F3735" w14:textId="77777777" w:rsidR="00987508" w:rsidRPr="003D4ABF" w:rsidRDefault="00987508" w:rsidP="00987508">
            <w:pPr>
              <w:pStyle w:val="TAL"/>
            </w:pPr>
            <w:r w:rsidRPr="003D4ABF">
              <w:t>Yes</w:t>
            </w:r>
          </w:p>
        </w:tc>
        <w:tc>
          <w:tcPr>
            <w:tcW w:w="1627" w:type="dxa"/>
          </w:tcPr>
          <w:p w14:paraId="3445E9FC" w14:textId="77777777" w:rsidR="00987508" w:rsidRPr="003D4ABF" w:rsidRDefault="00987508" w:rsidP="00987508">
            <w:pPr>
              <w:pStyle w:val="TAL"/>
            </w:pPr>
            <w:r w:rsidRPr="003D4ABF">
              <w:t>None</w:t>
            </w:r>
          </w:p>
        </w:tc>
      </w:tr>
      <w:tr w:rsidR="00987508" w:rsidRPr="003D4ABF" w14:paraId="08D6E2CB" w14:textId="77777777" w:rsidTr="00987508">
        <w:trPr>
          <w:cantSplit/>
        </w:trPr>
        <w:tc>
          <w:tcPr>
            <w:tcW w:w="1612" w:type="dxa"/>
          </w:tcPr>
          <w:p w14:paraId="7D8AAF15" w14:textId="77777777" w:rsidR="00987508" w:rsidRPr="003D4ABF" w:rsidRDefault="00987508" w:rsidP="00987508">
            <w:pPr>
              <w:pStyle w:val="TAL"/>
              <w:rPr>
                <w:szCs w:val="18"/>
              </w:rPr>
            </w:pPr>
            <w:r w:rsidRPr="003D4ABF">
              <w:rPr>
                <w:szCs w:val="18"/>
              </w:rPr>
              <w:t>ARP</w:t>
            </w:r>
          </w:p>
        </w:tc>
        <w:tc>
          <w:tcPr>
            <w:tcW w:w="3278" w:type="dxa"/>
          </w:tcPr>
          <w:p w14:paraId="4C6BBF20" w14:textId="77777777" w:rsidR="00987508" w:rsidRPr="003D4ABF" w:rsidRDefault="00987508" w:rsidP="0098750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900A43" w14:textId="77777777" w:rsidR="00987508" w:rsidRPr="003D4ABF" w:rsidRDefault="00987508" w:rsidP="00987508">
            <w:pPr>
              <w:pStyle w:val="TAL"/>
              <w:rPr>
                <w:szCs w:val="18"/>
              </w:rPr>
            </w:pPr>
            <w:r w:rsidRPr="003D4ABF">
              <w:rPr>
                <w:szCs w:val="18"/>
              </w:rPr>
              <w:t>Conditional</w:t>
            </w:r>
            <w:r w:rsidRPr="003D4ABF">
              <w:rPr>
                <w:szCs w:val="18"/>
              </w:rPr>
              <w:br/>
              <w:t>(NOTE 10)</w:t>
            </w:r>
          </w:p>
        </w:tc>
        <w:tc>
          <w:tcPr>
            <w:tcW w:w="1748" w:type="dxa"/>
          </w:tcPr>
          <w:p w14:paraId="1CE68BCD" w14:textId="77777777" w:rsidR="00987508" w:rsidRPr="003D4ABF" w:rsidRDefault="00987508" w:rsidP="00987508">
            <w:pPr>
              <w:pStyle w:val="TAL"/>
            </w:pPr>
            <w:r w:rsidRPr="003D4ABF">
              <w:t>Yes</w:t>
            </w:r>
          </w:p>
        </w:tc>
        <w:tc>
          <w:tcPr>
            <w:tcW w:w="1627" w:type="dxa"/>
          </w:tcPr>
          <w:p w14:paraId="538DFAAF" w14:textId="77777777" w:rsidR="00987508" w:rsidRPr="003D4ABF" w:rsidRDefault="00987508" w:rsidP="00987508">
            <w:pPr>
              <w:pStyle w:val="TAL"/>
            </w:pPr>
            <w:r w:rsidRPr="003D4ABF">
              <w:t>None</w:t>
            </w:r>
          </w:p>
        </w:tc>
      </w:tr>
      <w:tr w:rsidR="00987508" w:rsidRPr="003D4ABF" w14:paraId="777155A7" w14:textId="77777777" w:rsidTr="00987508">
        <w:trPr>
          <w:cantSplit/>
        </w:trPr>
        <w:tc>
          <w:tcPr>
            <w:tcW w:w="1612" w:type="dxa"/>
          </w:tcPr>
          <w:p w14:paraId="36C749B5" w14:textId="77777777" w:rsidR="00987508" w:rsidRPr="003D4ABF" w:rsidRDefault="00987508" w:rsidP="00987508">
            <w:pPr>
              <w:pStyle w:val="TAL"/>
              <w:rPr>
                <w:szCs w:val="18"/>
              </w:rPr>
            </w:pPr>
            <w:r w:rsidRPr="003D4ABF">
              <w:lastRenderedPageBreak/>
              <w:t>Bind to QoS Flow associated with the default QoS rule</w:t>
            </w:r>
          </w:p>
        </w:tc>
        <w:tc>
          <w:tcPr>
            <w:tcW w:w="3278" w:type="dxa"/>
          </w:tcPr>
          <w:p w14:paraId="166374EE" w14:textId="77777777" w:rsidR="00987508" w:rsidRPr="003D4ABF" w:rsidRDefault="00987508" w:rsidP="0098750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0898F94" w14:textId="77777777" w:rsidR="00987508" w:rsidRPr="003D4ABF" w:rsidRDefault="00987508" w:rsidP="00987508">
            <w:pPr>
              <w:pStyle w:val="TAL"/>
              <w:rPr>
                <w:szCs w:val="18"/>
              </w:rPr>
            </w:pPr>
          </w:p>
        </w:tc>
        <w:tc>
          <w:tcPr>
            <w:tcW w:w="1748" w:type="dxa"/>
          </w:tcPr>
          <w:p w14:paraId="3855CE53" w14:textId="77777777" w:rsidR="00987508" w:rsidRPr="003D4ABF" w:rsidRDefault="00987508" w:rsidP="00987508">
            <w:pPr>
              <w:pStyle w:val="TAL"/>
            </w:pPr>
            <w:r w:rsidRPr="003D4ABF">
              <w:t>Yes</w:t>
            </w:r>
          </w:p>
        </w:tc>
        <w:tc>
          <w:tcPr>
            <w:tcW w:w="1627" w:type="dxa"/>
          </w:tcPr>
          <w:p w14:paraId="4ED90A6A" w14:textId="77777777" w:rsidR="00987508" w:rsidRPr="003D4ABF" w:rsidRDefault="00987508" w:rsidP="00987508">
            <w:pPr>
              <w:pStyle w:val="TAL"/>
            </w:pPr>
            <w:r w:rsidRPr="003D4ABF">
              <w:t xml:space="preserve">Modified (corresponds to bind to the default bearer in TS 23.203 [4]) </w:t>
            </w:r>
          </w:p>
        </w:tc>
      </w:tr>
      <w:tr w:rsidR="00987508" w:rsidRPr="003D4ABF" w14:paraId="242AEC97" w14:textId="77777777" w:rsidTr="00987508">
        <w:trPr>
          <w:cantSplit/>
        </w:trPr>
        <w:tc>
          <w:tcPr>
            <w:tcW w:w="1612" w:type="dxa"/>
          </w:tcPr>
          <w:p w14:paraId="51EFDD01" w14:textId="77777777" w:rsidR="00987508" w:rsidRPr="003D4ABF" w:rsidRDefault="00987508" w:rsidP="00987508">
            <w:pPr>
              <w:pStyle w:val="TAL"/>
            </w:pPr>
            <w:r w:rsidRPr="003D4ABF">
              <w:t>Bind to QoS Flow associated with the default QoS rule and apply PCC rule parameters</w:t>
            </w:r>
          </w:p>
        </w:tc>
        <w:tc>
          <w:tcPr>
            <w:tcW w:w="3278" w:type="dxa"/>
          </w:tcPr>
          <w:p w14:paraId="79FE5A95" w14:textId="77777777" w:rsidR="00987508" w:rsidRPr="003D4ABF" w:rsidRDefault="00987508" w:rsidP="00987508">
            <w:pPr>
              <w:pStyle w:val="TAL"/>
            </w:pPr>
            <w:r w:rsidRPr="003D4ABF">
              <w:t>Indicates that the dynamic PCC rule shall always have its binding with the QoS Flow associated with the default QoS rule.</w:t>
            </w:r>
          </w:p>
          <w:p w14:paraId="2DE6038F" w14:textId="77777777" w:rsidR="00987508" w:rsidRPr="003D4ABF" w:rsidRDefault="00987508" w:rsidP="0098750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C23617C" w14:textId="77777777" w:rsidR="00987508" w:rsidRPr="003D4ABF" w:rsidRDefault="00987508" w:rsidP="00987508">
            <w:pPr>
              <w:pStyle w:val="TAL"/>
              <w:rPr>
                <w:szCs w:val="18"/>
              </w:rPr>
            </w:pPr>
            <w:r w:rsidRPr="003D4ABF">
              <w:rPr>
                <w:szCs w:val="18"/>
              </w:rPr>
              <w:t>Conditional</w:t>
            </w:r>
            <w:r w:rsidRPr="003D4ABF">
              <w:rPr>
                <w:szCs w:val="18"/>
              </w:rPr>
              <w:br/>
              <w:t>(NOTE 17)</w:t>
            </w:r>
          </w:p>
        </w:tc>
        <w:tc>
          <w:tcPr>
            <w:tcW w:w="1748" w:type="dxa"/>
          </w:tcPr>
          <w:p w14:paraId="245FB867" w14:textId="77777777" w:rsidR="00987508" w:rsidRPr="003D4ABF" w:rsidRDefault="00987508" w:rsidP="00987508">
            <w:pPr>
              <w:pStyle w:val="TAL"/>
            </w:pPr>
            <w:r w:rsidRPr="003D4ABF">
              <w:t>Yes</w:t>
            </w:r>
          </w:p>
        </w:tc>
        <w:tc>
          <w:tcPr>
            <w:tcW w:w="1627" w:type="dxa"/>
          </w:tcPr>
          <w:p w14:paraId="0731FFB1" w14:textId="77777777" w:rsidR="00987508" w:rsidRPr="003D4ABF" w:rsidRDefault="00987508" w:rsidP="00987508">
            <w:pPr>
              <w:pStyle w:val="TAL"/>
            </w:pPr>
            <w:r w:rsidRPr="003D4ABF">
              <w:t>Added</w:t>
            </w:r>
          </w:p>
        </w:tc>
      </w:tr>
      <w:tr w:rsidR="00987508" w:rsidRPr="003D4ABF" w14:paraId="40E1A845" w14:textId="77777777" w:rsidTr="00987508">
        <w:trPr>
          <w:cantSplit/>
        </w:trPr>
        <w:tc>
          <w:tcPr>
            <w:tcW w:w="1612" w:type="dxa"/>
          </w:tcPr>
          <w:p w14:paraId="1DC314AE" w14:textId="77777777" w:rsidR="00987508" w:rsidRPr="003D4ABF" w:rsidRDefault="00987508" w:rsidP="00987508">
            <w:pPr>
              <w:pStyle w:val="TAL"/>
              <w:rPr>
                <w:b/>
                <w:szCs w:val="18"/>
              </w:rPr>
            </w:pPr>
            <w:r w:rsidRPr="003D4ABF">
              <w:rPr>
                <w:szCs w:val="18"/>
              </w:rPr>
              <w:t>PS to CS session continuity</w:t>
            </w:r>
          </w:p>
        </w:tc>
        <w:tc>
          <w:tcPr>
            <w:tcW w:w="3278" w:type="dxa"/>
          </w:tcPr>
          <w:p w14:paraId="5FFD170C" w14:textId="77777777" w:rsidR="00987508" w:rsidRPr="003D4ABF" w:rsidRDefault="00987508" w:rsidP="0098750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0B6A1E46" w14:textId="77777777" w:rsidR="00987508" w:rsidRPr="003D4ABF" w:rsidRDefault="00987508" w:rsidP="00987508">
            <w:pPr>
              <w:pStyle w:val="TAL"/>
              <w:rPr>
                <w:szCs w:val="18"/>
              </w:rPr>
            </w:pPr>
          </w:p>
        </w:tc>
        <w:tc>
          <w:tcPr>
            <w:tcW w:w="1748" w:type="dxa"/>
          </w:tcPr>
          <w:p w14:paraId="01182106" w14:textId="77777777" w:rsidR="00987508" w:rsidRPr="003D4ABF" w:rsidRDefault="00987508" w:rsidP="00987508">
            <w:pPr>
              <w:pStyle w:val="TAL"/>
            </w:pPr>
          </w:p>
        </w:tc>
        <w:tc>
          <w:tcPr>
            <w:tcW w:w="1627" w:type="dxa"/>
          </w:tcPr>
          <w:p w14:paraId="15B7A27F" w14:textId="77777777" w:rsidR="00987508" w:rsidRPr="003D4ABF" w:rsidRDefault="00987508" w:rsidP="00987508">
            <w:pPr>
              <w:pStyle w:val="TAL"/>
            </w:pPr>
            <w:r w:rsidRPr="003D4ABF">
              <w:t>Removed</w:t>
            </w:r>
          </w:p>
        </w:tc>
      </w:tr>
      <w:tr w:rsidR="00987508" w:rsidRPr="003D4ABF" w14:paraId="45CBA4EF" w14:textId="77777777" w:rsidTr="00987508">
        <w:trPr>
          <w:cantSplit/>
        </w:trPr>
        <w:tc>
          <w:tcPr>
            <w:tcW w:w="1612" w:type="dxa"/>
          </w:tcPr>
          <w:p w14:paraId="2C014502" w14:textId="77777777" w:rsidR="00987508" w:rsidRPr="003D4ABF" w:rsidRDefault="00987508" w:rsidP="00987508">
            <w:pPr>
              <w:pStyle w:val="TAL"/>
              <w:rPr>
                <w:szCs w:val="18"/>
              </w:rPr>
            </w:pPr>
            <w:r w:rsidRPr="003D4ABF">
              <w:rPr>
                <w:szCs w:val="18"/>
                <w:lang w:eastAsia="zh-CN"/>
              </w:rPr>
              <w:t>Priority Level</w:t>
            </w:r>
          </w:p>
        </w:tc>
        <w:tc>
          <w:tcPr>
            <w:tcW w:w="3278" w:type="dxa"/>
          </w:tcPr>
          <w:p w14:paraId="47C1291B" w14:textId="77777777" w:rsidR="00987508" w:rsidRPr="003D4ABF" w:rsidRDefault="00987508" w:rsidP="0098750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852C04E" w14:textId="77777777" w:rsidR="00987508" w:rsidRPr="003D4ABF" w:rsidRDefault="00987508" w:rsidP="00987508">
            <w:pPr>
              <w:pStyle w:val="TAL"/>
              <w:rPr>
                <w:szCs w:val="18"/>
              </w:rPr>
            </w:pPr>
          </w:p>
        </w:tc>
        <w:tc>
          <w:tcPr>
            <w:tcW w:w="1748" w:type="dxa"/>
          </w:tcPr>
          <w:p w14:paraId="79A865D2" w14:textId="77777777" w:rsidR="00987508" w:rsidRPr="003D4ABF" w:rsidRDefault="00987508" w:rsidP="00987508">
            <w:pPr>
              <w:pStyle w:val="TAL"/>
            </w:pPr>
            <w:r w:rsidRPr="003D4ABF">
              <w:rPr>
                <w:lang w:eastAsia="zh-CN"/>
              </w:rPr>
              <w:t>Yes</w:t>
            </w:r>
          </w:p>
        </w:tc>
        <w:tc>
          <w:tcPr>
            <w:tcW w:w="1627" w:type="dxa"/>
          </w:tcPr>
          <w:p w14:paraId="4C57224C" w14:textId="77777777" w:rsidR="00987508" w:rsidRPr="003D4ABF" w:rsidRDefault="00987508" w:rsidP="00987508">
            <w:pPr>
              <w:pStyle w:val="TAL"/>
            </w:pPr>
            <w:r w:rsidRPr="003D4ABF">
              <w:rPr>
                <w:lang w:eastAsia="zh-CN"/>
              </w:rPr>
              <w:t>Added</w:t>
            </w:r>
          </w:p>
        </w:tc>
      </w:tr>
      <w:tr w:rsidR="00987508" w:rsidRPr="003D4ABF" w14:paraId="45185E47" w14:textId="77777777" w:rsidTr="00987508">
        <w:trPr>
          <w:cantSplit/>
        </w:trPr>
        <w:tc>
          <w:tcPr>
            <w:tcW w:w="1612" w:type="dxa"/>
          </w:tcPr>
          <w:p w14:paraId="3083512C" w14:textId="77777777" w:rsidR="00987508" w:rsidRPr="003D4ABF" w:rsidRDefault="00987508" w:rsidP="00987508">
            <w:pPr>
              <w:pStyle w:val="TAL"/>
              <w:rPr>
                <w:szCs w:val="18"/>
              </w:rPr>
            </w:pPr>
            <w:r w:rsidRPr="003D4ABF">
              <w:rPr>
                <w:szCs w:val="18"/>
                <w:lang w:eastAsia="zh-CN"/>
              </w:rPr>
              <w:t xml:space="preserve">Averaging Window </w:t>
            </w:r>
          </w:p>
        </w:tc>
        <w:tc>
          <w:tcPr>
            <w:tcW w:w="3278" w:type="dxa"/>
          </w:tcPr>
          <w:p w14:paraId="38CDD17D" w14:textId="77777777" w:rsidR="00987508" w:rsidRPr="003D4ABF" w:rsidRDefault="00987508" w:rsidP="00987508">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AEA6D58" w14:textId="77777777" w:rsidR="00987508" w:rsidRPr="003D4ABF" w:rsidRDefault="00987508" w:rsidP="00987508">
            <w:pPr>
              <w:pStyle w:val="TAL"/>
              <w:rPr>
                <w:szCs w:val="18"/>
              </w:rPr>
            </w:pPr>
          </w:p>
        </w:tc>
        <w:tc>
          <w:tcPr>
            <w:tcW w:w="1748" w:type="dxa"/>
          </w:tcPr>
          <w:p w14:paraId="1E71A702" w14:textId="77777777" w:rsidR="00987508" w:rsidRPr="003D4ABF" w:rsidRDefault="00987508" w:rsidP="00987508">
            <w:pPr>
              <w:pStyle w:val="TAL"/>
            </w:pPr>
            <w:r w:rsidRPr="003D4ABF">
              <w:rPr>
                <w:lang w:eastAsia="zh-CN"/>
              </w:rPr>
              <w:t>Yes</w:t>
            </w:r>
          </w:p>
        </w:tc>
        <w:tc>
          <w:tcPr>
            <w:tcW w:w="1627" w:type="dxa"/>
          </w:tcPr>
          <w:p w14:paraId="0920A9A2" w14:textId="77777777" w:rsidR="00987508" w:rsidRPr="003D4ABF" w:rsidRDefault="00987508" w:rsidP="00987508">
            <w:pPr>
              <w:pStyle w:val="TAL"/>
            </w:pPr>
            <w:r w:rsidRPr="003D4ABF">
              <w:rPr>
                <w:lang w:eastAsia="zh-CN"/>
              </w:rPr>
              <w:t>Added</w:t>
            </w:r>
          </w:p>
        </w:tc>
      </w:tr>
      <w:tr w:rsidR="00987508" w:rsidRPr="003D4ABF" w14:paraId="742A1549" w14:textId="77777777" w:rsidTr="00987508">
        <w:trPr>
          <w:cantSplit/>
        </w:trPr>
        <w:tc>
          <w:tcPr>
            <w:tcW w:w="1612" w:type="dxa"/>
          </w:tcPr>
          <w:p w14:paraId="52E5ACFF" w14:textId="77777777" w:rsidR="00987508" w:rsidRPr="003D4ABF" w:rsidRDefault="00987508" w:rsidP="00987508">
            <w:pPr>
              <w:pStyle w:val="TAL"/>
              <w:rPr>
                <w:szCs w:val="18"/>
              </w:rPr>
            </w:pPr>
            <w:r w:rsidRPr="003D4ABF">
              <w:rPr>
                <w:szCs w:val="18"/>
                <w:lang w:eastAsia="zh-CN"/>
              </w:rPr>
              <w:t>Maximum Data Burst Volume</w:t>
            </w:r>
          </w:p>
        </w:tc>
        <w:tc>
          <w:tcPr>
            <w:tcW w:w="3278" w:type="dxa"/>
          </w:tcPr>
          <w:p w14:paraId="502A9F5B" w14:textId="77777777" w:rsidR="00987508" w:rsidRPr="003D4ABF" w:rsidRDefault="00987508" w:rsidP="00987508">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E305568" w14:textId="77777777" w:rsidR="00987508" w:rsidRPr="003D4ABF" w:rsidRDefault="00987508" w:rsidP="00987508">
            <w:pPr>
              <w:pStyle w:val="TAL"/>
              <w:rPr>
                <w:szCs w:val="18"/>
              </w:rPr>
            </w:pPr>
          </w:p>
        </w:tc>
        <w:tc>
          <w:tcPr>
            <w:tcW w:w="1748" w:type="dxa"/>
          </w:tcPr>
          <w:p w14:paraId="6F49271C" w14:textId="77777777" w:rsidR="00987508" w:rsidRPr="003D4ABF" w:rsidRDefault="00987508" w:rsidP="00987508">
            <w:pPr>
              <w:pStyle w:val="TAL"/>
            </w:pPr>
            <w:r w:rsidRPr="003D4ABF">
              <w:rPr>
                <w:lang w:eastAsia="zh-CN"/>
              </w:rPr>
              <w:t>Yes</w:t>
            </w:r>
          </w:p>
        </w:tc>
        <w:tc>
          <w:tcPr>
            <w:tcW w:w="1627" w:type="dxa"/>
          </w:tcPr>
          <w:p w14:paraId="646E3D14" w14:textId="77777777" w:rsidR="00987508" w:rsidRPr="003D4ABF" w:rsidRDefault="00987508" w:rsidP="00987508">
            <w:pPr>
              <w:pStyle w:val="TAL"/>
            </w:pPr>
            <w:r w:rsidRPr="003D4ABF">
              <w:rPr>
                <w:lang w:eastAsia="zh-CN"/>
              </w:rPr>
              <w:t>Added</w:t>
            </w:r>
          </w:p>
        </w:tc>
      </w:tr>
      <w:tr w:rsidR="00987508" w:rsidRPr="003D4ABF" w14:paraId="5F9AC13A" w14:textId="77777777" w:rsidTr="00987508">
        <w:trPr>
          <w:cantSplit/>
        </w:trPr>
        <w:tc>
          <w:tcPr>
            <w:tcW w:w="1612" w:type="dxa"/>
          </w:tcPr>
          <w:p w14:paraId="0D7F7660" w14:textId="77777777" w:rsidR="00987508" w:rsidRPr="003D4ABF" w:rsidRDefault="00987508" w:rsidP="00987508">
            <w:pPr>
              <w:pStyle w:val="TAL"/>
              <w:rPr>
                <w:szCs w:val="18"/>
              </w:rPr>
            </w:pPr>
            <w:r w:rsidRPr="003D4ABF">
              <w:rPr>
                <w:szCs w:val="18"/>
              </w:rPr>
              <w:t>Disable UE notifications at changes related to Alternative QoS Profiles</w:t>
            </w:r>
          </w:p>
        </w:tc>
        <w:tc>
          <w:tcPr>
            <w:tcW w:w="3278" w:type="dxa"/>
          </w:tcPr>
          <w:p w14:paraId="6DED073B" w14:textId="77777777" w:rsidR="00987508" w:rsidRPr="003D4ABF" w:rsidRDefault="00987508" w:rsidP="0098750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3B51C7" w14:textId="77777777" w:rsidR="00987508" w:rsidRPr="003D4ABF" w:rsidRDefault="00987508" w:rsidP="00987508">
            <w:pPr>
              <w:pStyle w:val="TAL"/>
              <w:rPr>
                <w:szCs w:val="18"/>
              </w:rPr>
            </w:pPr>
            <w:r w:rsidRPr="003D4ABF">
              <w:rPr>
                <w:szCs w:val="18"/>
              </w:rPr>
              <w:t>Conditional</w:t>
            </w:r>
          </w:p>
          <w:p w14:paraId="33BD1623" w14:textId="77777777" w:rsidR="00987508" w:rsidRPr="003D4ABF" w:rsidRDefault="00987508" w:rsidP="00987508">
            <w:pPr>
              <w:pStyle w:val="TAL"/>
              <w:rPr>
                <w:szCs w:val="18"/>
              </w:rPr>
            </w:pPr>
            <w:r w:rsidRPr="003D4ABF">
              <w:rPr>
                <w:szCs w:val="18"/>
              </w:rPr>
              <w:t>(NOTE 25)</w:t>
            </w:r>
          </w:p>
        </w:tc>
        <w:tc>
          <w:tcPr>
            <w:tcW w:w="1748" w:type="dxa"/>
          </w:tcPr>
          <w:p w14:paraId="78070431" w14:textId="77777777" w:rsidR="00987508" w:rsidRPr="003D4ABF" w:rsidRDefault="00987508" w:rsidP="00987508">
            <w:pPr>
              <w:pStyle w:val="TAL"/>
            </w:pPr>
            <w:r w:rsidRPr="003D4ABF">
              <w:rPr>
                <w:lang w:eastAsia="zh-CN"/>
              </w:rPr>
              <w:t>Yes</w:t>
            </w:r>
          </w:p>
        </w:tc>
        <w:tc>
          <w:tcPr>
            <w:tcW w:w="1627" w:type="dxa"/>
          </w:tcPr>
          <w:p w14:paraId="4038D6F1" w14:textId="77777777" w:rsidR="00987508" w:rsidRPr="003D4ABF" w:rsidRDefault="00987508" w:rsidP="00987508">
            <w:pPr>
              <w:pStyle w:val="TAL"/>
            </w:pPr>
            <w:r w:rsidRPr="003D4ABF">
              <w:rPr>
                <w:lang w:eastAsia="zh-CN"/>
              </w:rPr>
              <w:t>Added</w:t>
            </w:r>
          </w:p>
        </w:tc>
      </w:tr>
      <w:tr w:rsidR="00987508" w:rsidRPr="003D4ABF" w14:paraId="759F6B32" w14:textId="77777777" w:rsidTr="00987508">
        <w:trPr>
          <w:cantSplit/>
        </w:trPr>
        <w:tc>
          <w:tcPr>
            <w:tcW w:w="1612" w:type="dxa"/>
          </w:tcPr>
          <w:p w14:paraId="4EF3BA91" w14:textId="77777777" w:rsidR="00987508" w:rsidRPr="003D4ABF" w:rsidRDefault="00987508" w:rsidP="00987508">
            <w:pPr>
              <w:pStyle w:val="TAL"/>
              <w:rPr>
                <w:szCs w:val="18"/>
              </w:rPr>
            </w:pPr>
            <w:r>
              <w:rPr>
                <w:szCs w:val="18"/>
              </w:rPr>
              <w:t>Precedence for TFT packet filter allocation</w:t>
            </w:r>
          </w:p>
        </w:tc>
        <w:tc>
          <w:tcPr>
            <w:tcW w:w="3278" w:type="dxa"/>
          </w:tcPr>
          <w:p w14:paraId="7749271C" w14:textId="77777777" w:rsidR="00987508" w:rsidRPr="003D4ABF" w:rsidRDefault="00987508" w:rsidP="00987508">
            <w:pPr>
              <w:pStyle w:val="TAL"/>
              <w:rPr>
                <w:szCs w:val="18"/>
              </w:rPr>
            </w:pPr>
            <w:r>
              <w:rPr>
                <w:szCs w:val="18"/>
              </w:rPr>
              <w:t>Determines the order of TFT packet filter allocation for PCC rules</w:t>
            </w:r>
          </w:p>
        </w:tc>
        <w:tc>
          <w:tcPr>
            <w:tcW w:w="1364" w:type="dxa"/>
          </w:tcPr>
          <w:p w14:paraId="4C6E6697" w14:textId="77777777" w:rsidR="00987508" w:rsidRPr="003D4ABF" w:rsidRDefault="00987508" w:rsidP="00987508">
            <w:pPr>
              <w:pStyle w:val="TAL"/>
              <w:rPr>
                <w:szCs w:val="18"/>
              </w:rPr>
            </w:pPr>
            <w:r>
              <w:rPr>
                <w:szCs w:val="18"/>
              </w:rPr>
              <w:t>Conditional (NOTE 28)</w:t>
            </w:r>
          </w:p>
        </w:tc>
        <w:tc>
          <w:tcPr>
            <w:tcW w:w="1748" w:type="dxa"/>
          </w:tcPr>
          <w:p w14:paraId="42628DCA" w14:textId="77777777" w:rsidR="00987508" w:rsidRPr="003D4ABF" w:rsidRDefault="00987508" w:rsidP="00987508">
            <w:pPr>
              <w:pStyle w:val="TAL"/>
            </w:pPr>
            <w:r w:rsidRPr="003D4ABF">
              <w:rPr>
                <w:lang w:eastAsia="zh-CN"/>
              </w:rPr>
              <w:t>Yes</w:t>
            </w:r>
          </w:p>
        </w:tc>
        <w:tc>
          <w:tcPr>
            <w:tcW w:w="1627" w:type="dxa"/>
          </w:tcPr>
          <w:p w14:paraId="59E65D8A" w14:textId="77777777" w:rsidR="00987508" w:rsidRPr="003D4ABF" w:rsidRDefault="00987508" w:rsidP="00987508">
            <w:pPr>
              <w:pStyle w:val="TAL"/>
            </w:pPr>
            <w:r w:rsidRPr="003D4ABF">
              <w:rPr>
                <w:lang w:eastAsia="zh-CN"/>
              </w:rPr>
              <w:t>Added</w:t>
            </w:r>
          </w:p>
        </w:tc>
      </w:tr>
      <w:tr w:rsidR="00987508" w:rsidRPr="003D4ABF" w14:paraId="613446D3" w14:textId="77777777" w:rsidTr="00987508">
        <w:trPr>
          <w:cantSplit/>
        </w:trPr>
        <w:tc>
          <w:tcPr>
            <w:tcW w:w="1612" w:type="dxa"/>
          </w:tcPr>
          <w:p w14:paraId="7FE044DC" w14:textId="77777777" w:rsidR="00987508" w:rsidRPr="003D4ABF" w:rsidRDefault="00987508" w:rsidP="00987508">
            <w:pPr>
              <w:pStyle w:val="TAL"/>
              <w:rPr>
                <w:b/>
                <w:szCs w:val="18"/>
              </w:rPr>
            </w:pPr>
            <w:r w:rsidRPr="003D4ABF">
              <w:rPr>
                <w:b/>
                <w:szCs w:val="18"/>
              </w:rPr>
              <w:t>Access Network Information Reporting</w:t>
            </w:r>
          </w:p>
        </w:tc>
        <w:tc>
          <w:tcPr>
            <w:tcW w:w="3278" w:type="dxa"/>
          </w:tcPr>
          <w:p w14:paraId="59BEBB1C" w14:textId="77777777" w:rsidR="00987508" w:rsidRPr="003D4ABF" w:rsidRDefault="00987508" w:rsidP="0098750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51CFF83" w14:textId="77777777" w:rsidR="00987508" w:rsidRPr="003D4ABF" w:rsidRDefault="00987508" w:rsidP="00987508">
            <w:pPr>
              <w:pStyle w:val="TAL"/>
              <w:rPr>
                <w:szCs w:val="18"/>
              </w:rPr>
            </w:pPr>
          </w:p>
        </w:tc>
        <w:tc>
          <w:tcPr>
            <w:tcW w:w="1748" w:type="dxa"/>
          </w:tcPr>
          <w:p w14:paraId="4482EC01" w14:textId="77777777" w:rsidR="00987508" w:rsidRPr="003D4ABF" w:rsidRDefault="00987508" w:rsidP="00987508">
            <w:pPr>
              <w:pStyle w:val="TAL"/>
            </w:pPr>
          </w:p>
        </w:tc>
        <w:tc>
          <w:tcPr>
            <w:tcW w:w="1627" w:type="dxa"/>
          </w:tcPr>
          <w:p w14:paraId="6DA4AAAB" w14:textId="77777777" w:rsidR="00987508" w:rsidRPr="003D4ABF" w:rsidRDefault="00987508" w:rsidP="00987508">
            <w:pPr>
              <w:pStyle w:val="TAL"/>
            </w:pPr>
          </w:p>
        </w:tc>
      </w:tr>
      <w:tr w:rsidR="00987508" w:rsidRPr="003D4ABF" w14:paraId="003399AB" w14:textId="77777777" w:rsidTr="00987508">
        <w:trPr>
          <w:cantSplit/>
        </w:trPr>
        <w:tc>
          <w:tcPr>
            <w:tcW w:w="1612" w:type="dxa"/>
          </w:tcPr>
          <w:p w14:paraId="2D8DEB4A" w14:textId="77777777" w:rsidR="00987508" w:rsidRPr="003D4ABF" w:rsidRDefault="00987508" w:rsidP="00987508">
            <w:pPr>
              <w:pStyle w:val="TAL"/>
              <w:rPr>
                <w:szCs w:val="18"/>
              </w:rPr>
            </w:pPr>
            <w:r w:rsidRPr="003D4ABF">
              <w:rPr>
                <w:szCs w:val="18"/>
              </w:rPr>
              <w:t>User Location Report</w:t>
            </w:r>
          </w:p>
        </w:tc>
        <w:tc>
          <w:tcPr>
            <w:tcW w:w="3278" w:type="dxa"/>
          </w:tcPr>
          <w:p w14:paraId="3888392B" w14:textId="77777777" w:rsidR="00987508" w:rsidRPr="003D4ABF" w:rsidRDefault="00987508" w:rsidP="0098750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0604CE" w14:textId="77777777" w:rsidR="00987508" w:rsidRPr="003D4ABF" w:rsidRDefault="00987508" w:rsidP="00987508">
            <w:pPr>
              <w:pStyle w:val="TAL"/>
              <w:rPr>
                <w:szCs w:val="18"/>
              </w:rPr>
            </w:pPr>
          </w:p>
        </w:tc>
        <w:tc>
          <w:tcPr>
            <w:tcW w:w="1748" w:type="dxa"/>
          </w:tcPr>
          <w:p w14:paraId="4AF3390A" w14:textId="77777777" w:rsidR="00987508" w:rsidRPr="003D4ABF" w:rsidRDefault="00987508" w:rsidP="00987508">
            <w:pPr>
              <w:pStyle w:val="TAL"/>
            </w:pPr>
            <w:r w:rsidRPr="003D4ABF">
              <w:t>Yes</w:t>
            </w:r>
          </w:p>
        </w:tc>
        <w:tc>
          <w:tcPr>
            <w:tcW w:w="1627" w:type="dxa"/>
          </w:tcPr>
          <w:p w14:paraId="6FE0052E" w14:textId="77777777" w:rsidR="00987508" w:rsidRPr="003D4ABF" w:rsidRDefault="00987508" w:rsidP="00987508">
            <w:pPr>
              <w:pStyle w:val="TAL"/>
            </w:pPr>
            <w:r w:rsidRPr="003D4ABF">
              <w:t>None</w:t>
            </w:r>
          </w:p>
        </w:tc>
      </w:tr>
      <w:tr w:rsidR="00987508" w:rsidRPr="003D4ABF" w14:paraId="77B99E9C" w14:textId="77777777" w:rsidTr="00987508">
        <w:trPr>
          <w:cantSplit/>
        </w:trPr>
        <w:tc>
          <w:tcPr>
            <w:tcW w:w="1612" w:type="dxa"/>
          </w:tcPr>
          <w:p w14:paraId="569AF496" w14:textId="77777777" w:rsidR="00987508" w:rsidRPr="003D4ABF" w:rsidRDefault="00987508" w:rsidP="0098750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1A5F291" w14:textId="77777777" w:rsidR="00987508" w:rsidRPr="003D4ABF" w:rsidRDefault="00987508" w:rsidP="00987508">
            <w:pPr>
              <w:pStyle w:val="TAL"/>
              <w:rPr>
                <w:szCs w:val="18"/>
              </w:rPr>
            </w:pPr>
            <w:r w:rsidRPr="003D4ABF">
              <w:rPr>
                <w:szCs w:val="18"/>
              </w:rPr>
              <w:t>The time zone of the UE is to be reported.</w:t>
            </w:r>
          </w:p>
        </w:tc>
        <w:tc>
          <w:tcPr>
            <w:tcW w:w="1364" w:type="dxa"/>
          </w:tcPr>
          <w:p w14:paraId="26575EE6" w14:textId="77777777" w:rsidR="00987508" w:rsidRPr="003D4ABF" w:rsidRDefault="00987508" w:rsidP="00987508">
            <w:pPr>
              <w:pStyle w:val="TAL"/>
              <w:rPr>
                <w:szCs w:val="18"/>
              </w:rPr>
            </w:pPr>
          </w:p>
        </w:tc>
        <w:tc>
          <w:tcPr>
            <w:tcW w:w="1748" w:type="dxa"/>
          </w:tcPr>
          <w:p w14:paraId="00E05634" w14:textId="77777777" w:rsidR="00987508" w:rsidRPr="003D4ABF" w:rsidRDefault="00987508" w:rsidP="00987508">
            <w:pPr>
              <w:pStyle w:val="TAL"/>
            </w:pPr>
            <w:r w:rsidRPr="003D4ABF">
              <w:t>Yes</w:t>
            </w:r>
          </w:p>
        </w:tc>
        <w:tc>
          <w:tcPr>
            <w:tcW w:w="1627" w:type="dxa"/>
          </w:tcPr>
          <w:p w14:paraId="3957C8A8" w14:textId="77777777" w:rsidR="00987508" w:rsidRPr="003D4ABF" w:rsidRDefault="00987508" w:rsidP="00987508">
            <w:pPr>
              <w:pStyle w:val="TAL"/>
            </w:pPr>
            <w:r w:rsidRPr="003D4ABF">
              <w:t>None</w:t>
            </w:r>
          </w:p>
        </w:tc>
      </w:tr>
      <w:tr w:rsidR="00987508" w:rsidRPr="003D4ABF" w14:paraId="46B0F5E0" w14:textId="77777777" w:rsidTr="00987508">
        <w:trPr>
          <w:cantSplit/>
        </w:trPr>
        <w:tc>
          <w:tcPr>
            <w:tcW w:w="1612" w:type="dxa"/>
          </w:tcPr>
          <w:p w14:paraId="2706BA37" w14:textId="77777777" w:rsidR="00987508" w:rsidRPr="003D4ABF" w:rsidRDefault="00987508" w:rsidP="00987508">
            <w:pPr>
              <w:pStyle w:val="TAL"/>
              <w:rPr>
                <w:b/>
                <w:szCs w:val="18"/>
              </w:rPr>
            </w:pPr>
            <w:r w:rsidRPr="003D4ABF">
              <w:rPr>
                <w:b/>
                <w:szCs w:val="18"/>
              </w:rPr>
              <w:t>Usage Monitoring Control</w:t>
            </w:r>
          </w:p>
        </w:tc>
        <w:tc>
          <w:tcPr>
            <w:tcW w:w="3278" w:type="dxa"/>
          </w:tcPr>
          <w:p w14:paraId="4822870D" w14:textId="77777777" w:rsidR="00987508" w:rsidRPr="003D4ABF" w:rsidRDefault="00987508" w:rsidP="00987508">
            <w:pPr>
              <w:pStyle w:val="TAL"/>
              <w:rPr>
                <w:i/>
                <w:szCs w:val="18"/>
              </w:rPr>
            </w:pPr>
            <w:r w:rsidRPr="003D4ABF">
              <w:rPr>
                <w:i/>
                <w:szCs w:val="18"/>
              </w:rPr>
              <w:t>This part describes identities required for Usage Monitoring Control.</w:t>
            </w:r>
          </w:p>
        </w:tc>
        <w:tc>
          <w:tcPr>
            <w:tcW w:w="1364" w:type="dxa"/>
          </w:tcPr>
          <w:p w14:paraId="6FA3EAF7" w14:textId="77777777" w:rsidR="00987508" w:rsidRPr="003D4ABF" w:rsidRDefault="00987508" w:rsidP="00987508">
            <w:pPr>
              <w:pStyle w:val="TAL"/>
              <w:rPr>
                <w:szCs w:val="18"/>
              </w:rPr>
            </w:pPr>
          </w:p>
        </w:tc>
        <w:tc>
          <w:tcPr>
            <w:tcW w:w="1748" w:type="dxa"/>
          </w:tcPr>
          <w:p w14:paraId="7E79FF7C" w14:textId="77777777" w:rsidR="00987508" w:rsidRPr="003D4ABF" w:rsidRDefault="00987508" w:rsidP="00987508">
            <w:pPr>
              <w:pStyle w:val="TAL"/>
            </w:pPr>
          </w:p>
        </w:tc>
        <w:tc>
          <w:tcPr>
            <w:tcW w:w="1627" w:type="dxa"/>
          </w:tcPr>
          <w:p w14:paraId="294B3EB2" w14:textId="77777777" w:rsidR="00987508" w:rsidRPr="003D4ABF" w:rsidRDefault="00987508" w:rsidP="00987508">
            <w:pPr>
              <w:pStyle w:val="TAL"/>
            </w:pPr>
            <w:r w:rsidRPr="003D4ABF">
              <w:t>None</w:t>
            </w:r>
          </w:p>
        </w:tc>
      </w:tr>
      <w:tr w:rsidR="00987508" w:rsidRPr="003D4ABF" w14:paraId="149A6E1B" w14:textId="77777777" w:rsidTr="00987508">
        <w:trPr>
          <w:cantSplit/>
        </w:trPr>
        <w:tc>
          <w:tcPr>
            <w:tcW w:w="1612" w:type="dxa"/>
          </w:tcPr>
          <w:p w14:paraId="0DD56998" w14:textId="77777777" w:rsidR="00987508" w:rsidRPr="003D4ABF" w:rsidRDefault="00987508" w:rsidP="00987508">
            <w:pPr>
              <w:pStyle w:val="TAL"/>
              <w:rPr>
                <w:szCs w:val="18"/>
              </w:rPr>
            </w:pPr>
            <w:r w:rsidRPr="003D4ABF">
              <w:rPr>
                <w:szCs w:val="18"/>
              </w:rPr>
              <w:t>Monitoring key</w:t>
            </w:r>
          </w:p>
          <w:p w14:paraId="4F40B02E" w14:textId="77777777" w:rsidR="00987508" w:rsidRPr="003D4ABF" w:rsidRDefault="00987508" w:rsidP="00987508">
            <w:pPr>
              <w:pStyle w:val="TAL"/>
              <w:rPr>
                <w:szCs w:val="18"/>
              </w:rPr>
            </w:pPr>
            <w:r w:rsidRPr="003D4ABF">
              <w:rPr>
                <w:szCs w:val="18"/>
              </w:rPr>
              <w:t>(NOTE 23)</w:t>
            </w:r>
          </w:p>
        </w:tc>
        <w:tc>
          <w:tcPr>
            <w:tcW w:w="3278" w:type="dxa"/>
          </w:tcPr>
          <w:p w14:paraId="7FB3A4E1" w14:textId="77777777" w:rsidR="00987508" w:rsidRPr="003D4ABF" w:rsidRDefault="00987508" w:rsidP="00987508">
            <w:pPr>
              <w:pStyle w:val="TAL"/>
              <w:rPr>
                <w:szCs w:val="18"/>
              </w:rPr>
            </w:pPr>
            <w:r w:rsidRPr="003D4ABF">
              <w:rPr>
                <w:szCs w:val="18"/>
              </w:rPr>
              <w:t>The PCF uses the monitoring key to group services that share a common allowed usage.</w:t>
            </w:r>
          </w:p>
        </w:tc>
        <w:tc>
          <w:tcPr>
            <w:tcW w:w="1364" w:type="dxa"/>
          </w:tcPr>
          <w:p w14:paraId="29C95994" w14:textId="77777777" w:rsidR="00987508" w:rsidRPr="003D4ABF" w:rsidRDefault="00987508" w:rsidP="00987508">
            <w:pPr>
              <w:pStyle w:val="TAL"/>
              <w:rPr>
                <w:szCs w:val="18"/>
              </w:rPr>
            </w:pPr>
          </w:p>
        </w:tc>
        <w:tc>
          <w:tcPr>
            <w:tcW w:w="1748" w:type="dxa"/>
          </w:tcPr>
          <w:p w14:paraId="2C7E56C3" w14:textId="77777777" w:rsidR="00987508" w:rsidRPr="003D4ABF" w:rsidRDefault="00987508" w:rsidP="00987508">
            <w:pPr>
              <w:pStyle w:val="TAL"/>
            </w:pPr>
            <w:r w:rsidRPr="003D4ABF">
              <w:t>Yes</w:t>
            </w:r>
          </w:p>
        </w:tc>
        <w:tc>
          <w:tcPr>
            <w:tcW w:w="1627" w:type="dxa"/>
          </w:tcPr>
          <w:p w14:paraId="05D34212" w14:textId="77777777" w:rsidR="00987508" w:rsidRPr="003D4ABF" w:rsidRDefault="00987508" w:rsidP="00987508">
            <w:pPr>
              <w:pStyle w:val="TAL"/>
            </w:pPr>
            <w:r w:rsidRPr="003D4ABF">
              <w:t>None</w:t>
            </w:r>
          </w:p>
        </w:tc>
      </w:tr>
      <w:tr w:rsidR="00987508" w:rsidRPr="003D4ABF" w14:paraId="123AC5AD" w14:textId="77777777" w:rsidTr="00987508">
        <w:trPr>
          <w:cantSplit/>
        </w:trPr>
        <w:tc>
          <w:tcPr>
            <w:tcW w:w="1612" w:type="dxa"/>
          </w:tcPr>
          <w:p w14:paraId="037EB2D1" w14:textId="77777777" w:rsidR="00987508" w:rsidRPr="003D4ABF" w:rsidRDefault="00987508" w:rsidP="00987508">
            <w:pPr>
              <w:pStyle w:val="TAL"/>
              <w:rPr>
                <w:szCs w:val="18"/>
              </w:rPr>
            </w:pPr>
            <w:r w:rsidRPr="003D4ABF">
              <w:rPr>
                <w:szCs w:val="18"/>
              </w:rPr>
              <w:t>Indication of exclusion from session level monitoring</w:t>
            </w:r>
          </w:p>
        </w:tc>
        <w:tc>
          <w:tcPr>
            <w:tcW w:w="3278" w:type="dxa"/>
          </w:tcPr>
          <w:p w14:paraId="2E9EA776" w14:textId="77777777" w:rsidR="00987508" w:rsidRPr="003D4ABF" w:rsidRDefault="00987508" w:rsidP="00987508">
            <w:pPr>
              <w:pStyle w:val="TAL"/>
            </w:pPr>
            <w:r w:rsidRPr="003D4ABF">
              <w:t>Indicates that the service data flow shall be excluded from PDU Session usage monitoring</w:t>
            </w:r>
          </w:p>
        </w:tc>
        <w:tc>
          <w:tcPr>
            <w:tcW w:w="1364" w:type="dxa"/>
          </w:tcPr>
          <w:p w14:paraId="178B21CD" w14:textId="77777777" w:rsidR="00987508" w:rsidRPr="003D4ABF" w:rsidRDefault="00987508" w:rsidP="00987508">
            <w:pPr>
              <w:pStyle w:val="TAL"/>
              <w:rPr>
                <w:szCs w:val="18"/>
              </w:rPr>
            </w:pPr>
          </w:p>
        </w:tc>
        <w:tc>
          <w:tcPr>
            <w:tcW w:w="1748" w:type="dxa"/>
          </w:tcPr>
          <w:p w14:paraId="4F9C7756" w14:textId="77777777" w:rsidR="00987508" w:rsidRPr="003D4ABF" w:rsidRDefault="00987508" w:rsidP="00987508">
            <w:pPr>
              <w:pStyle w:val="TAL"/>
            </w:pPr>
            <w:r w:rsidRPr="003D4ABF">
              <w:t>Yes</w:t>
            </w:r>
          </w:p>
        </w:tc>
        <w:tc>
          <w:tcPr>
            <w:tcW w:w="1627" w:type="dxa"/>
          </w:tcPr>
          <w:p w14:paraId="409AEB1E" w14:textId="77777777" w:rsidR="00987508" w:rsidRPr="003D4ABF" w:rsidRDefault="00987508" w:rsidP="00987508">
            <w:pPr>
              <w:pStyle w:val="TAL"/>
            </w:pPr>
            <w:r w:rsidRPr="003D4ABF">
              <w:t>None</w:t>
            </w:r>
          </w:p>
        </w:tc>
      </w:tr>
      <w:tr w:rsidR="00987508" w:rsidRPr="003D4ABF" w14:paraId="2A6976A3" w14:textId="77777777" w:rsidTr="00987508">
        <w:trPr>
          <w:cantSplit/>
        </w:trPr>
        <w:tc>
          <w:tcPr>
            <w:tcW w:w="1612" w:type="dxa"/>
          </w:tcPr>
          <w:p w14:paraId="73BE4746" w14:textId="77777777" w:rsidR="00987508" w:rsidRPr="003D4ABF" w:rsidRDefault="00987508" w:rsidP="00987508">
            <w:pPr>
              <w:pStyle w:val="TAL"/>
              <w:rPr>
                <w:b/>
                <w:szCs w:val="18"/>
              </w:rPr>
            </w:pPr>
            <w:r w:rsidRPr="003D4ABF">
              <w:rPr>
                <w:b/>
                <w:szCs w:val="18"/>
              </w:rPr>
              <w:lastRenderedPageBreak/>
              <w:t>N6-LAN Traffic Steering Enforcement Control (NOTE 18)</w:t>
            </w:r>
          </w:p>
        </w:tc>
        <w:tc>
          <w:tcPr>
            <w:tcW w:w="3278" w:type="dxa"/>
          </w:tcPr>
          <w:p w14:paraId="65C148EE" w14:textId="77777777" w:rsidR="00987508" w:rsidRPr="003D4ABF" w:rsidRDefault="00987508" w:rsidP="00987508">
            <w:pPr>
              <w:pStyle w:val="TAL"/>
              <w:rPr>
                <w:i/>
                <w:szCs w:val="18"/>
              </w:rPr>
            </w:pPr>
            <w:r w:rsidRPr="003D4ABF">
              <w:rPr>
                <w:i/>
                <w:szCs w:val="18"/>
              </w:rPr>
              <w:t>This part describes information required for N6-LAN Traffic Steering.</w:t>
            </w:r>
          </w:p>
        </w:tc>
        <w:tc>
          <w:tcPr>
            <w:tcW w:w="1364" w:type="dxa"/>
          </w:tcPr>
          <w:p w14:paraId="4317C015" w14:textId="77777777" w:rsidR="00987508" w:rsidRPr="003D4ABF" w:rsidRDefault="00987508" w:rsidP="00987508">
            <w:pPr>
              <w:pStyle w:val="TAL"/>
              <w:rPr>
                <w:szCs w:val="18"/>
              </w:rPr>
            </w:pPr>
          </w:p>
        </w:tc>
        <w:tc>
          <w:tcPr>
            <w:tcW w:w="1748" w:type="dxa"/>
          </w:tcPr>
          <w:p w14:paraId="0130B582" w14:textId="77777777" w:rsidR="00987508" w:rsidRPr="003D4ABF" w:rsidRDefault="00987508" w:rsidP="00987508">
            <w:pPr>
              <w:pStyle w:val="TAL"/>
            </w:pPr>
          </w:p>
        </w:tc>
        <w:tc>
          <w:tcPr>
            <w:tcW w:w="1627" w:type="dxa"/>
          </w:tcPr>
          <w:p w14:paraId="44AFE177" w14:textId="77777777" w:rsidR="00987508" w:rsidRPr="003D4ABF" w:rsidRDefault="00987508" w:rsidP="00987508">
            <w:pPr>
              <w:pStyle w:val="TAL"/>
            </w:pPr>
          </w:p>
        </w:tc>
      </w:tr>
      <w:tr w:rsidR="00987508" w:rsidRPr="003D4ABF" w14:paraId="2EF8AEAC" w14:textId="77777777" w:rsidTr="00987508">
        <w:trPr>
          <w:cantSplit/>
        </w:trPr>
        <w:tc>
          <w:tcPr>
            <w:tcW w:w="1612" w:type="dxa"/>
          </w:tcPr>
          <w:p w14:paraId="2AF91971" w14:textId="77777777" w:rsidR="00987508" w:rsidRPr="003D4ABF" w:rsidRDefault="00987508" w:rsidP="00987508">
            <w:pPr>
              <w:pStyle w:val="TAL"/>
              <w:rPr>
                <w:szCs w:val="18"/>
              </w:rPr>
            </w:pPr>
            <w:r w:rsidRPr="003D4ABF">
              <w:t>Traffic steering policy identifier(s)</w:t>
            </w:r>
          </w:p>
        </w:tc>
        <w:tc>
          <w:tcPr>
            <w:tcW w:w="3278" w:type="dxa"/>
          </w:tcPr>
          <w:p w14:paraId="3151CFCE" w14:textId="77777777" w:rsidR="00987508" w:rsidRPr="003D4ABF" w:rsidRDefault="00987508" w:rsidP="00987508">
            <w:pPr>
              <w:pStyle w:val="TAL"/>
              <w:rPr>
                <w:szCs w:val="18"/>
              </w:rPr>
            </w:pPr>
            <w:r w:rsidRPr="003D4ABF">
              <w:rPr>
                <w:szCs w:val="18"/>
              </w:rPr>
              <w:t>Reference to a pre-configured traffic steering policy at the SMF</w:t>
            </w:r>
          </w:p>
          <w:p w14:paraId="2A9DDDD1" w14:textId="77777777" w:rsidR="00987508" w:rsidRPr="003D4ABF" w:rsidRDefault="00987508" w:rsidP="00987508">
            <w:pPr>
              <w:pStyle w:val="TAL"/>
              <w:rPr>
                <w:szCs w:val="18"/>
              </w:rPr>
            </w:pPr>
            <w:r w:rsidRPr="003D4ABF">
              <w:rPr>
                <w:szCs w:val="18"/>
              </w:rPr>
              <w:t>(NOTE 12).</w:t>
            </w:r>
          </w:p>
        </w:tc>
        <w:tc>
          <w:tcPr>
            <w:tcW w:w="1364" w:type="dxa"/>
          </w:tcPr>
          <w:p w14:paraId="05535573" w14:textId="77777777" w:rsidR="00987508" w:rsidRPr="003D4ABF" w:rsidRDefault="00987508" w:rsidP="00987508">
            <w:pPr>
              <w:pStyle w:val="TAL"/>
              <w:rPr>
                <w:szCs w:val="18"/>
              </w:rPr>
            </w:pPr>
          </w:p>
        </w:tc>
        <w:tc>
          <w:tcPr>
            <w:tcW w:w="1748" w:type="dxa"/>
          </w:tcPr>
          <w:p w14:paraId="6901CAEE" w14:textId="77777777" w:rsidR="00987508" w:rsidRPr="003D4ABF" w:rsidRDefault="00987508" w:rsidP="00987508">
            <w:pPr>
              <w:pStyle w:val="TAL"/>
            </w:pPr>
            <w:r w:rsidRPr="003D4ABF">
              <w:t>Yes</w:t>
            </w:r>
          </w:p>
        </w:tc>
        <w:tc>
          <w:tcPr>
            <w:tcW w:w="1627" w:type="dxa"/>
          </w:tcPr>
          <w:p w14:paraId="04D30879" w14:textId="77777777" w:rsidR="00987508" w:rsidRPr="003D4ABF" w:rsidRDefault="00987508" w:rsidP="00987508">
            <w:pPr>
              <w:pStyle w:val="TAL"/>
            </w:pPr>
            <w:r w:rsidRPr="003D4ABF">
              <w:t>None</w:t>
            </w:r>
          </w:p>
        </w:tc>
      </w:tr>
      <w:tr w:rsidR="00987508" w:rsidRPr="003D4ABF" w14:paraId="7201438C" w14:textId="77777777" w:rsidTr="00987508">
        <w:trPr>
          <w:cantSplit/>
        </w:trPr>
        <w:tc>
          <w:tcPr>
            <w:tcW w:w="1612" w:type="dxa"/>
          </w:tcPr>
          <w:p w14:paraId="1551D67A" w14:textId="77777777" w:rsidR="00987508" w:rsidRPr="003D4ABF" w:rsidRDefault="00987508" w:rsidP="00987508">
            <w:pPr>
              <w:pStyle w:val="TAL"/>
              <w:rPr>
                <w:b/>
                <w:szCs w:val="18"/>
              </w:rPr>
            </w:pPr>
            <w:r w:rsidRPr="003D4ABF">
              <w:rPr>
                <w:b/>
                <w:szCs w:val="18"/>
              </w:rPr>
              <w:t>AF influenced Traffic Steering Enforcement Control (NOTE 18)</w:t>
            </w:r>
          </w:p>
        </w:tc>
        <w:tc>
          <w:tcPr>
            <w:tcW w:w="3278" w:type="dxa"/>
          </w:tcPr>
          <w:p w14:paraId="7F9DBF90" w14:textId="77777777" w:rsidR="00987508" w:rsidRPr="003D4ABF" w:rsidRDefault="00987508" w:rsidP="00987508">
            <w:pPr>
              <w:pStyle w:val="TAL"/>
              <w:rPr>
                <w:i/>
                <w:szCs w:val="18"/>
              </w:rPr>
            </w:pPr>
            <w:r w:rsidRPr="003D4ABF">
              <w:rPr>
                <w:i/>
                <w:szCs w:val="18"/>
              </w:rPr>
              <w:t>This part describes information required for AF influenced Traffic Steering.</w:t>
            </w:r>
          </w:p>
        </w:tc>
        <w:tc>
          <w:tcPr>
            <w:tcW w:w="1364" w:type="dxa"/>
          </w:tcPr>
          <w:p w14:paraId="61CAEED2" w14:textId="77777777" w:rsidR="00987508" w:rsidRPr="003D4ABF" w:rsidRDefault="00987508" w:rsidP="00987508">
            <w:pPr>
              <w:pStyle w:val="TAL"/>
              <w:rPr>
                <w:szCs w:val="18"/>
              </w:rPr>
            </w:pPr>
          </w:p>
        </w:tc>
        <w:tc>
          <w:tcPr>
            <w:tcW w:w="1748" w:type="dxa"/>
          </w:tcPr>
          <w:p w14:paraId="4138E3B4" w14:textId="77777777" w:rsidR="00987508" w:rsidRPr="003D4ABF" w:rsidRDefault="00987508" w:rsidP="00987508">
            <w:pPr>
              <w:pStyle w:val="TAL"/>
            </w:pPr>
          </w:p>
        </w:tc>
        <w:tc>
          <w:tcPr>
            <w:tcW w:w="1627" w:type="dxa"/>
          </w:tcPr>
          <w:p w14:paraId="3E843C12" w14:textId="77777777" w:rsidR="00987508" w:rsidRPr="003D4ABF" w:rsidRDefault="00987508" w:rsidP="00987508">
            <w:pPr>
              <w:pStyle w:val="TAL"/>
            </w:pPr>
          </w:p>
        </w:tc>
      </w:tr>
      <w:tr w:rsidR="00987508" w:rsidRPr="003D4ABF" w14:paraId="502F826E" w14:textId="77777777" w:rsidTr="00987508">
        <w:trPr>
          <w:cantSplit/>
        </w:trPr>
        <w:tc>
          <w:tcPr>
            <w:tcW w:w="1612" w:type="dxa"/>
          </w:tcPr>
          <w:p w14:paraId="358936DD" w14:textId="77777777" w:rsidR="00987508" w:rsidRPr="003D4ABF" w:rsidRDefault="00987508" w:rsidP="00987508">
            <w:pPr>
              <w:pStyle w:val="TAL"/>
              <w:rPr>
                <w:b/>
                <w:szCs w:val="18"/>
              </w:rPr>
            </w:pPr>
            <w:r w:rsidRPr="003D4ABF">
              <w:t>Data Network Access Identifier</w:t>
            </w:r>
          </w:p>
        </w:tc>
        <w:tc>
          <w:tcPr>
            <w:tcW w:w="3278" w:type="dxa"/>
          </w:tcPr>
          <w:p w14:paraId="6C0A906D" w14:textId="77777777" w:rsidR="00987508" w:rsidRPr="003D4ABF" w:rsidRDefault="00987508" w:rsidP="00987508">
            <w:pPr>
              <w:pStyle w:val="TAL"/>
              <w:rPr>
                <w:i/>
                <w:szCs w:val="18"/>
              </w:rPr>
            </w:pPr>
            <w:r w:rsidRPr="003D4ABF">
              <w:t>Identifier(s) of the target Data Network Access (DNAI). It is defined in clause 5.6.7 of TS 23.501 [2].</w:t>
            </w:r>
          </w:p>
        </w:tc>
        <w:tc>
          <w:tcPr>
            <w:tcW w:w="1364" w:type="dxa"/>
          </w:tcPr>
          <w:p w14:paraId="6C53A520" w14:textId="77777777" w:rsidR="00987508" w:rsidRPr="003D4ABF" w:rsidRDefault="00987508" w:rsidP="00987508">
            <w:pPr>
              <w:pStyle w:val="TAL"/>
              <w:rPr>
                <w:szCs w:val="18"/>
              </w:rPr>
            </w:pPr>
          </w:p>
        </w:tc>
        <w:tc>
          <w:tcPr>
            <w:tcW w:w="1748" w:type="dxa"/>
          </w:tcPr>
          <w:p w14:paraId="5FF29C75" w14:textId="77777777" w:rsidR="00987508" w:rsidRPr="003D4ABF" w:rsidRDefault="00987508" w:rsidP="00987508">
            <w:pPr>
              <w:pStyle w:val="TAL"/>
            </w:pPr>
            <w:r w:rsidRPr="003D4ABF">
              <w:t>Yes</w:t>
            </w:r>
          </w:p>
        </w:tc>
        <w:tc>
          <w:tcPr>
            <w:tcW w:w="1627" w:type="dxa"/>
          </w:tcPr>
          <w:p w14:paraId="79691AA1" w14:textId="77777777" w:rsidR="00987508" w:rsidRPr="003D4ABF" w:rsidRDefault="00987508" w:rsidP="00987508">
            <w:pPr>
              <w:pStyle w:val="TAL"/>
            </w:pPr>
            <w:r w:rsidRPr="003D4ABF">
              <w:t>Added</w:t>
            </w:r>
          </w:p>
        </w:tc>
      </w:tr>
      <w:tr w:rsidR="00987508" w:rsidRPr="003D4ABF" w14:paraId="237BC0EC" w14:textId="77777777" w:rsidTr="00987508">
        <w:trPr>
          <w:cantSplit/>
        </w:trPr>
        <w:tc>
          <w:tcPr>
            <w:tcW w:w="1612" w:type="dxa"/>
          </w:tcPr>
          <w:p w14:paraId="49AB9E30" w14:textId="77777777" w:rsidR="00987508" w:rsidRPr="003D4ABF" w:rsidRDefault="00987508" w:rsidP="00987508">
            <w:pPr>
              <w:pStyle w:val="TAL"/>
              <w:rPr>
                <w:szCs w:val="18"/>
              </w:rPr>
            </w:pPr>
            <w:r w:rsidRPr="003D4ABF">
              <w:t>Per DNAI: Traffic steering policy identifier</w:t>
            </w:r>
          </w:p>
        </w:tc>
        <w:tc>
          <w:tcPr>
            <w:tcW w:w="3278" w:type="dxa"/>
          </w:tcPr>
          <w:p w14:paraId="57E06450" w14:textId="77777777" w:rsidR="00987508" w:rsidRPr="003D4ABF" w:rsidRDefault="00987508" w:rsidP="00987508">
            <w:pPr>
              <w:pStyle w:val="TAL"/>
              <w:rPr>
                <w:szCs w:val="18"/>
              </w:rPr>
            </w:pPr>
            <w:r w:rsidRPr="003D4ABF">
              <w:rPr>
                <w:szCs w:val="18"/>
              </w:rPr>
              <w:t>Reference to a pre-configured traffic steering policy at the SMF</w:t>
            </w:r>
          </w:p>
          <w:p w14:paraId="567538D6" w14:textId="77777777" w:rsidR="00987508" w:rsidRPr="003D4ABF" w:rsidRDefault="00987508" w:rsidP="00987508">
            <w:pPr>
              <w:pStyle w:val="TAL"/>
              <w:rPr>
                <w:szCs w:val="18"/>
              </w:rPr>
            </w:pPr>
            <w:r w:rsidRPr="003D4ABF">
              <w:rPr>
                <w:szCs w:val="18"/>
              </w:rPr>
              <w:t>(NOTE 19).</w:t>
            </w:r>
          </w:p>
        </w:tc>
        <w:tc>
          <w:tcPr>
            <w:tcW w:w="1364" w:type="dxa"/>
          </w:tcPr>
          <w:p w14:paraId="6A125988" w14:textId="77777777" w:rsidR="00987508" w:rsidRPr="003D4ABF" w:rsidRDefault="00987508" w:rsidP="00987508">
            <w:pPr>
              <w:pStyle w:val="TAL"/>
              <w:rPr>
                <w:szCs w:val="18"/>
              </w:rPr>
            </w:pPr>
          </w:p>
        </w:tc>
        <w:tc>
          <w:tcPr>
            <w:tcW w:w="1748" w:type="dxa"/>
          </w:tcPr>
          <w:p w14:paraId="5D01B6E8" w14:textId="77777777" w:rsidR="00987508" w:rsidRPr="003D4ABF" w:rsidRDefault="00987508" w:rsidP="00987508">
            <w:pPr>
              <w:pStyle w:val="TAL"/>
            </w:pPr>
            <w:r w:rsidRPr="003D4ABF">
              <w:t>Yes</w:t>
            </w:r>
          </w:p>
        </w:tc>
        <w:tc>
          <w:tcPr>
            <w:tcW w:w="1627" w:type="dxa"/>
          </w:tcPr>
          <w:p w14:paraId="25D2CFD4" w14:textId="77777777" w:rsidR="00987508" w:rsidRPr="003D4ABF" w:rsidRDefault="00987508" w:rsidP="00987508">
            <w:pPr>
              <w:pStyle w:val="TAL"/>
            </w:pPr>
            <w:r w:rsidRPr="003D4ABF">
              <w:t>Added</w:t>
            </w:r>
          </w:p>
        </w:tc>
      </w:tr>
      <w:tr w:rsidR="00987508" w:rsidRPr="003D4ABF" w14:paraId="1FE1D3BA" w14:textId="77777777" w:rsidTr="00987508">
        <w:trPr>
          <w:cantSplit/>
        </w:trPr>
        <w:tc>
          <w:tcPr>
            <w:tcW w:w="1612" w:type="dxa"/>
          </w:tcPr>
          <w:p w14:paraId="5DA4ED75" w14:textId="77777777" w:rsidR="00987508" w:rsidRPr="003D4ABF" w:rsidRDefault="00987508" w:rsidP="00987508">
            <w:pPr>
              <w:pStyle w:val="TAL"/>
              <w:rPr>
                <w:b/>
                <w:szCs w:val="18"/>
              </w:rPr>
            </w:pPr>
            <w:r w:rsidRPr="003D4ABF">
              <w:t>Per DNAI: N6 traffic routing information</w:t>
            </w:r>
          </w:p>
        </w:tc>
        <w:tc>
          <w:tcPr>
            <w:tcW w:w="3278" w:type="dxa"/>
          </w:tcPr>
          <w:p w14:paraId="1B368589" w14:textId="77777777" w:rsidR="00987508" w:rsidRPr="003D4ABF" w:rsidRDefault="00987508" w:rsidP="00987508">
            <w:pPr>
              <w:pStyle w:val="TAL"/>
              <w:rPr>
                <w:i/>
                <w:szCs w:val="18"/>
              </w:rPr>
            </w:pPr>
            <w:r w:rsidRPr="003D4ABF">
              <w:t>Describes the information necessary for traffic steering to the DNAI. It is described in clause 5.6.7 of TS 23.501 [2] (NOTE 19).</w:t>
            </w:r>
          </w:p>
        </w:tc>
        <w:tc>
          <w:tcPr>
            <w:tcW w:w="1364" w:type="dxa"/>
          </w:tcPr>
          <w:p w14:paraId="15AD9F0E" w14:textId="77777777" w:rsidR="00987508" w:rsidRPr="003D4ABF" w:rsidRDefault="00987508" w:rsidP="00987508">
            <w:pPr>
              <w:pStyle w:val="TAL"/>
              <w:rPr>
                <w:szCs w:val="18"/>
              </w:rPr>
            </w:pPr>
          </w:p>
        </w:tc>
        <w:tc>
          <w:tcPr>
            <w:tcW w:w="1748" w:type="dxa"/>
          </w:tcPr>
          <w:p w14:paraId="40BB9E19" w14:textId="77777777" w:rsidR="00987508" w:rsidRPr="003D4ABF" w:rsidRDefault="00987508" w:rsidP="00987508">
            <w:pPr>
              <w:pStyle w:val="TAL"/>
            </w:pPr>
            <w:r w:rsidRPr="003D4ABF">
              <w:t>Yes</w:t>
            </w:r>
          </w:p>
        </w:tc>
        <w:tc>
          <w:tcPr>
            <w:tcW w:w="1627" w:type="dxa"/>
          </w:tcPr>
          <w:p w14:paraId="78ACFFE4" w14:textId="77777777" w:rsidR="00987508" w:rsidRPr="003D4ABF" w:rsidRDefault="00987508" w:rsidP="00987508">
            <w:pPr>
              <w:pStyle w:val="TAL"/>
            </w:pPr>
            <w:r w:rsidRPr="003D4ABF">
              <w:t>Added</w:t>
            </w:r>
          </w:p>
        </w:tc>
      </w:tr>
      <w:tr w:rsidR="00987508" w:rsidRPr="003D4ABF" w14:paraId="7CFDF5AB" w14:textId="77777777" w:rsidTr="00987508">
        <w:trPr>
          <w:cantSplit/>
        </w:trPr>
        <w:tc>
          <w:tcPr>
            <w:tcW w:w="1612" w:type="dxa"/>
          </w:tcPr>
          <w:p w14:paraId="358450D3" w14:textId="77777777" w:rsidR="00987508" w:rsidRPr="003D4ABF" w:rsidRDefault="00987508" w:rsidP="00987508">
            <w:pPr>
              <w:pStyle w:val="TAL"/>
              <w:rPr>
                <w:b/>
                <w:szCs w:val="18"/>
              </w:rPr>
            </w:pPr>
            <w:r w:rsidRPr="003D4ABF">
              <w:t>Information on AF subscription to UP change events</w:t>
            </w:r>
          </w:p>
        </w:tc>
        <w:tc>
          <w:tcPr>
            <w:tcW w:w="3278" w:type="dxa"/>
          </w:tcPr>
          <w:p w14:paraId="301D88B8" w14:textId="77777777" w:rsidR="00987508" w:rsidRPr="003D4ABF" w:rsidRDefault="00987508" w:rsidP="0098750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812BB0E" w14:textId="77777777" w:rsidR="00987508" w:rsidRPr="003D4ABF" w:rsidRDefault="00987508" w:rsidP="00987508">
            <w:pPr>
              <w:pStyle w:val="TAL"/>
              <w:rPr>
                <w:szCs w:val="18"/>
              </w:rPr>
            </w:pPr>
          </w:p>
        </w:tc>
        <w:tc>
          <w:tcPr>
            <w:tcW w:w="1748" w:type="dxa"/>
          </w:tcPr>
          <w:p w14:paraId="019EFB7B" w14:textId="77777777" w:rsidR="00987508" w:rsidRPr="003D4ABF" w:rsidRDefault="00987508" w:rsidP="00987508">
            <w:pPr>
              <w:pStyle w:val="TAL"/>
            </w:pPr>
            <w:r w:rsidRPr="003D4ABF">
              <w:t>Yes</w:t>
            </w:r>
          </w:p>
        </w:tc>
        <w:tc>
          <w:tcPr>
            <w:tcW w:w="1627" w:type="dxa"/>
          </w:tcPr>
          <w:p w14:paraId="4B2246AB" w14:textId="77777777" w:rsidR="00987508" w:rsidRPr="003D4ABF" w:rsidRDefault="00987508" w:rsidP="00987508">
            <w:pPr>
              <w:pStyle w:val="TAL"/>
            </w:pPr>
            <w:r w:rsidRPr="003D4ABF">
              <w:t>Added</w:t>
            </w:r>
          </w:p>
        </w:tc>
      </w:tr>
      <w:tr w:rsidR="00987508" w:rsidRPr="003D4ABF" w14:paraId="061996F6" w14:textId="77777777" w:rsidTr="00987508">
        <w:trPr>
          <w:cantSplit/>
        </w:trPr>
        <w:tc>
          <w:tcPr>
            <w:tcW w:w="1612" w:type="dxa"/>
          </w:tcPr>
          <w:p w14:paraId="35C6ADD6" w14:textId="77777777" w:rsidR="00987508" w:rsidRPr="003D4ABF" w:rsidRDefault="00987508" w:rsidP="00987508">
            <w:pPr>
              <w:pStyle w:val="TAL"/>
              <w:rPr>
                <w:szCs w:val="18"/>
              </w:rPr>
            </w:pPr>
            <w:r w:rsidRPr="003D4ABF">
              <w:rPr>
                <w:szCs w:val="18"/>
              </w:rPr>
              <w:t>Indication of UE IP address preservation</w:t>
            </w:r>
          </w:p>
        </w:tc>
        <w:tc>
          <w:tcPr>
            <w:tcW w:w="3278" w:type="dxa"/>
          </w:tcPr>
          <w:p w14:paraId="2207C961" w14:textId="77777777" w:rsidR="00987508" w:rsidRPr="003D4ABF" w:rsidRDefault="00987508" w:rsidP="00987508">
            <w:pPr>
              <w:pStyle w:val="TAL"/>
              <w:rPr>
                <w:szCs w:val="18"/>
              </w:rPr>
            </w:pPr>
            <w:r w:rsidRPr="003D4ABF">
              <w:rPr>
                <w:szCs w:val="18"/>
              </w:rPr>
              <w:t>Indicates UE IP address should be preserved. It is defined in clause 5.6.7 of TS 23.501 [2].</w:t>
            </w:r>
          </w:p>
        </w:tc>
        <w:tc>
          <w:tcPr>
            <w:tcW w:w="1364" w:type="dxa"/>
          </w:tcPr>
          <w:p w14:paraId="1FC55187" w14:textId="77777777" w:rsidR="00987508" w:rsidRPr="003D4ABF" w:rsidRDefault="00987508" w:rsidP="00987508">
            <w:pPr>
              <w:pStyle w:val="TAL"/>
              <w:rPr>
                <w:szCs w:val="18"/>
              </w:rPr>
            </w:pPr>
          </w:p>
        </w:tc>
        <w:tc>
          <w:tcPr>
            <w:tcW w:w="1748" w:type="dxa"/>
          </w:tcPr>
          <w:p w14:paraId="6FD55FDD" w14:textId="77777777" w:rsidR="00987508" w:rsidRPr="003D4ABF" w:rsidRDefault="00987508" w:rsidP="00987508">
            <w:pPr>
              <w:pStyle w:val="TAL"/>
            </w:pPr>
            <w:r w:rsidRPr="003D4ABF">
              <w:t>Yes</w:t>
            </w:r>
          </w:p>
        </w:tc>
        <w:tc>
          <w:tcPr>
            <w:tcW w:w="1627" w:type="dxa"/>
          </w:tcPr>
          <w:p w14:paraId="67CB877C" w14:textId="77777777" w:rsidR="00987508" w:rsidRPr="003D4ABF" w:rsidRDefault="00987508" w:rsidP="00987508">
            <w:pPr>
              <w:pStyle w:val="TAL"/>
            </w:pPr>
            <w:r w:rsidRPr="003D4ABF">
              <w:t>Added</w:t>
            </w:r>
          </w:p>
        </w:tc>
      </w:tr>
      <w:tr w:rsidR="00987508" w:rsidRPr="003D4ABF" w14:paraId="352CBA3C" w14:textId="77777777" w:rsidTr="00987508">
        <w:trPr>
          <w:cantSplit/>
        </w:trPr>
        <w:tc>
          <w:tcPr>
            <w:tcW w:w="1612" w:type="dxa"/>
          </w:tcPr>
          <w:p w14:paraId="1EC118F6" w14:textId="77777777" w:rsidR="00987508" w:rsidRDefault="00987508" w:rsidP="00987508">
            <w:pPr>
              <w:pStyle w:val="TAL"/>
              <w:rPr>
                <w:szCs w:val="18"/>
              </w:rPr>
            </w:pPr>
            <w:r w:rsidRPr="003D4ABF">
              <w:rPr>
                <w:szCs w:val="18"/>
              </w:rPr>
              <w:t>Indication of traffic correlation</w:t>
            </w:r>
          </w:p>
          <w:p w14:paraId="70E754AE" w14:textId="77777777" w:rsidR="00987508" w:rsidRPr="003D4ABF" w:rsidRDefault="00987508" w:rsidP="00987508">
            <w:pPr>
              <w:pStyle w:val="TAL"/>
              <w:rPr>
                <w:szCs w:val="18"/>
              </w:rPr>
            </w:pPr>
            <w:r>
              <w:rPr>
                <w:szCs w:val="18"/>
              </w:rPr>
              <w:t>(NOTE 29)</w:t>
            </w:r>
          </w:p>
        </w:tc>
        <w:tc>
          <w:tcPr>
            <w:tcW w:w="3278" w:type="dxa"/>
          </w:tcPr>
          <w:p w14:paraId="75A883B4" w14:textId="77777777" w:rsidR="00987508" w:rsidRPr="003D4ABF" w:rsidRDefault="00987508" w:rsidP="0098750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CD19131" w14:textId="77777777" w:rsidR="00987508" w:rsidRPr="003D4ABF" w:rsidRDefault="00987508" w:rsidP="00987508">
            <w:pPr>
              <w:pStyle w:val="TAL"/>
              <w:rPr>
                <w:szCs w:val="18"/>
              </w:rPr>
            </w:pPr>
          </w:p>
        </w:tc>
        <w:tc>
          <w:tcPr>
            <w:tcW w:w="1748" w:type="dxa"/>
          </w:tcPr>
          <w:p w14:paraId="6EBBE7EE" w14:textId="77777777" w:rsidR="00987508" w:rsidRPr="003D4ABF" w:rsidRDefault="00987508" w:rsidP="00987508">
            <w:pPr>
              <w:pStyle w:val="TAL"/>
            </w:pPr>
            <w:r w:rsidRPr="003D4ABF">
              <w:t>Yes</w:t>
            </w:r>
          </w:p>
        </w:tc>
        <w:tc>
          <w:tcPr>
            <w:tcW w:w="1627" w:type="dxa"/>
          </w:tcPr>
          <w:p w14:paraId="39BD7B37" w14:textId="77777777" w:rsidR="00987508" w:rsidRPr="003D4ABF" w:rsidRDefault="00987508" w:rsidP="00987508">
            <w:pPr>
              <w:pStyle w:val="TAL"/>
            </w:pPr>
            <w:r w:rsidRPr="003D4ABF">
              <w:t>Added</w:t>
            </w:r>
          </w:p>
        </w:tc>
      </w:tr>
      <w:tr w:rsidR="00987508" w:rsidRPr="003D4ABF" w14:paraId="1C38F8CF" w14:textId="77777777" w:rsidTr="00987508">
        <w:trPr>
          <w:cantSplit/>
        </w:trPr>
        <w:tc>
          <w:tcPr>
            <w:tcW w:w="1612" w:type="dxa"/>
          </w:tcPr>
          <w:p w14:paraId="0FF14DB1" w14:textId="77777777" w:rsidR="00987508" w:rsidRPr="003D4ABF" w:rsidRDefault="00987508" w:rsidP="00987508">
            <w:pPr>
              <w:pStyle w:val="TAL"/>
              <w:rPr>
                <w:szCs w:val="18"/>
              </w:rPr>
            </w:pPr>
            <w:r w:rsidRPr="003D4ABF">
              <w:rPr>
                <w:szCs w:val="18"/>
              </w:rPr>
              <w:t>Information on User Plane Latency requirements</w:t>
            </w:r>
          </w:p>
        </w:tc>
        <w:tc>
          <w:tcPr>
            <w:tcW w:w="3278" w:type="dxa"/>
          </w:tcPr>
          <w:p w14:paraId="373E3420" w14:textId="77777777" w:rsidR="00987508" w:rsidRPr="003D4ABF" w:rsidRDefault="00987508" w:rsidP="00987508">
            <w:pPr>
              <w:pStyle w:val="TAL"/>
              <w:rPr>
                <w:szCs w:val="18"/>
              </w:rPr>
            </w:pPr>
            <w:r w:rsidRPr="003D4ABF">
              <w:rPr>
                <w:szCs w:val="18"/>
              </w:rPr>
              <w:t>Indicates the user plane latency requirements. It is defined in clause 6.3.6 of TS 23.548 [33].</w:t>
            </w:r>
          </w:p>
        </w:tc>
        <w:tc>
          <w:tcPr>
            <w:tcW w:w="1364" w:type="dxa"/>
          </w:tcPr>
          <w:p w14:paraId="68628BA3" w14:textId="77777777" w:rsidR="00987508" w:rsidRPr="003D4ABF" w:rsidRDefault="00987508" w:rsidP="00987508">
            <w:pPr>
              <w:pStyle w:val="TAL"/>
              <w:rPr>
                <w:szCs w:val="18"/>
              </w:rPr>
            </w:pPr>
          </w:p>
        </w:tc>
        <w:tc>
          <w:tcPr>
            <w:tcW w:w="1748" w:type="dxa"/>
          </w:tcPr>
          <w:p w14:paraId="2793C827" w14:textId="77777777" w:rsidR="00987508" w:rsidRPr="003D4ABF" w:rsidRDefault="00987508" w:rsidP="00987508">
            <w:pPr>
              <w:pStyle w:val="TAL"/>
            </w:pPr>
            <w:r w:rsidRPr="003D4ABF">
              <w:t>Yes</w:t>
            </w:r>
          </w:p>
        </w:tc>
        <w:tc>
          <w:tcPr>
            <w:tcW w:w="1627" w:type="dxa"/>
          </w:tcPr>
          <w:p w14:paraId="6B725522" w14:textId="77777777" w:rsidR="00987508" w:rsidRPr="003D4ABF" w:rsidRDefault="00987508" w:rsidP="00987508">
            <w:pPr>
              <w:pStyle w:val="TAL"/>
            </w:pPr>
            <w:r w:rsidRPr="003D4ABF">
              <w:t>Added</w:t>
            </w:r>
          </w:p>
        </w:tc>
      </w:tr>
      <w:tr w:rsidR="00987508" w:rsidRPr="003D4ABF" w14:paraId="0083887B" w14:textId="77777777" w:rsidTr="00987508">
        <w:trPr>
          <w:cantSplit/>
        </w:trPr>
        <w:tc>
          <w:tcPr>
            <w:tcW w:w="1612" w:type="dxa"/>
          </w:tcPr>
          <w:p w14:paraId="50ADCFA0" w14:textId="77777777" w:rsidR="00987508" w:rsidRPr="003D4ABF" w:rsidRDefault="00987508" w:rsidP="00987508">
            <w:pPr>
              <w:pStyle w:val="TAL"/>
              <w:rPr>
                <w:szCs w:val="18"/>
              </w:rPr>
            </w:pPr>
            <w:r w:rsidRPr="003D4ABF">
              <w:rPr>
                <w:szCs w:val="18"/>
              </w:rPr>
              <w:t>Indication for Simultaneous Connectivity at Edge Relocation</w:t>
            </w:r>
          </w:p>
        </w:tc>
        <w:tc>
          <w:tcPr>
            <w:tcW w:w="3278" w:type="dxa"/>
          </w:tcPr>
          <w:p w14:paraId="37031055" w14:textId="77777777" w:rsidR="00987508" w:rsidRPr="003D4ABF" w:rsidRDefault="00987508" w:rsidP="00987508">
            <w:pPr>
              <w:pStyle w:val="TAL"/>
              <w:rPr>
                <w:szCs w:val="18"/>
              </w:rPr>
            </w:pPr>
            <w:r w:rsidRPr="003D4ABF">
              <w:rPr>
                <w:szCs w:val="18"/>
              </w:rPr>
              <w:t>Indicates request for simultaneous connectivity over source and target PSA from the AF (see clause 5.6.7 of TS 23.501 [2]).</w:t>
            </w:r>
          </w:p>
        </w:tc>
        <w:tc>
          <w:tcPr>
            <w:tcW w:w="1364" w:type="dxa"/>
          </w:tcPr>
          <w:p w14:paraId="0B96533D" w14:textId="77777777" w:rsidR="00987508" w:rsidRPr="003D4ABF" w:rsidRDefault="00987508" w:rsidP="00987508">
            <w:pPr>
              <w:pStyle w:val="TAL"/>
              <w:rPr>
                <w:szCs w:val="18"/>
              </w:rPr>
            </w:pPr>
          </w:p>
        </w:tc>
        <w:tc>
          <w:tcPr>
            <w:tcW w:w="1748" w:type="dxa"/>
          </w:tcPr>
          <w:p w14:paraId="21041424" w14:textId="77777777" w:rsidR="00987508" w:rsidRPr="003D4ABF" w:rsidRDefault="00987508" w:rsidP="00987508">
            <w:pPr>
              <w:pStyle w:val="TAL"/>
            </w:pPr>
            <w:r w:rsidRPr="003D4ABF">
              <w:t>Yes</w:t>
            </w:r>
          </w:p>
        </w:tc>
        <w:tc>
          <w:tcPr>
            <w:tcW w:w="1627" w:type="dxa"/>
          </w:tcPr>
          <w:p w14:paraId="34857FC5" w14:textId="77777777" w:rsidR="00987508" w:rsidRPr="003D4ABF" w:rsidRDefault="00987508" w:rsidP="00987508">
            <w:pPr>
              <w:pStyle w:val="TAL"/>
            </w:pPr>
            <w:r w:rsidRPr="003D4ABF">
              <w:t>Added</w:t>
            </w:r>
          </w:p>
        </w:tc>
      </w:tr>
      <w:tr w:rsidR="00987508" w:rsidRPr="003D4ABF" w14:paraId="1CD6DFCF" w14:textId="77777777" w:rsidTr="00987508">
        <w:trPr>
          <w:cantSplit/>
        </w:trPr>
        <w:tc>
          <w:tcPr>
            <w:tcW w:w="1612" w:type="dxa"/>
          </w:tcPr>
          <w:p w14:paraId="511776FA" w14:textId="77777777" w:rsidR="00987508" w:rsidRPr="003D4ABF" w:rsidRDefault="00987508" w:rsidP="00987508">
            <w:pPr>
              <w:pStyle w:val="TAL"/>
              <w:rPr>
                <w:szCs w:val="18"/>
              </w:rPr>
            </w:pPr>
            <w:r w:rsidRPr="003D4ABF">
              <w:rPr>
                <w:szCs w:val="18"/>
              </w:rPr>
              <w:t>Information for EAS IP Replacement in 5GC</w:t>
            </w:r>
          </w:p>
        </w:tc>
        <w:tc>
          <w:tcPr>
            <w:tcW w:w="3278" w:type="dxa"/>
          </w:tcPr>
          <w:p w14:paraId="0C3C39AE" w14:textId="77777777" w:rsidR="00987508" w:rsidRPr="003D4ABF" w:rsidRDefault="00987508" w:rsidP="0098750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D7D7384" w14:textId="77777777" w:rsidR="00987508" w:rsidRPr="003D4ABF" w:rsidRDefault="00987508" w:rsidP="00987508">
            <w:pPr>
              <w:pStyle w:val="TAL"/>
              <w:rPr>
                <w:szCs w:val="18"/>
              </w:rPr>
            </w:pPr>
          </w:p>
        </w:tc>
        <w:tc>
          <w:tcPr>
            <w:tcW w:w="1748" w:type="dxa"/>
          </w:tcPr>
          <w:p w14:paraId="50C58EB5" w14:textId="77777777" w:rsidR="00987508" w:rsidRPr="003D4ABF" w:rsidRDefault="00987508" w:rsidP="00987508">
            <w:pPr>
              <w:pStyle w:val="TAL"/>
            </w:pPr>
            <w:r w:rsidRPr="003D4ABF">
              <w:t>Yes</w:t>
            </w:r>
          </w:p>
        </w:tc>
        <w:tc>
          <w:tcPr>
            <w:tcW w:w="1627" w:type="dxa"/>
          </w:tcPr>
          <w:p w14:paraId="4600840E" w14:textId="77777777" w:rsidR="00987508" w:rsidRPr="003D4ABF" w:rsidRDefault="00987508" w:rsidP="00987508">
            <w:pPr>
              <w:pStyle w:val="TAL"/>
            </w:pPr>
            <w:r w:rsidRPr="003D4ABF">
              <w:t>Added</w:t>
            </w:r>
          </w:p>
        </w:tc>
      </w:tr>
      <w:tr w:rsidR="00987508" w:rsidRPr="003D4ABF" w14:paraId="47768E20" w14:textId="77777777" w:rsidTr="00987508">
        <w:trPr>
          <w:cantSplit/>
        </w:trPr>
        <w:tc>
          <w:tcPr>
            <w:tcW w:w="1612" w:type="dxa"/>
          </w:tcPr>
          <w:p w14:paraId="7A54D00D" w14:textId="77777777" w:rsidR="00987508" w:rsidRPr="003D4ABF" w:rsidRDefault="00987508" w:rsidP="00987508">
            <w:pPr>
              <w:pStyle w:val="TAL"/>
              <w:rPr>
                <w:szCs w:val="18"/>
              </w:rPr>
            </w:pPr>
            <w:r>
              <w:rPr>
                <w:szCs w:val="18"/>
              </w:rPr>
              <w:t>EAS Correlation indication</w:t>
            </w:r>
          </w:p>
        </w:tc>
        <w:tc>
          <w:tcPr>
            <w:tcW w:w="3278" w:type="dxa"/>
          </w:tcPr>
          <w:p w14:paraId="22BE8A58" w14:textId="77777777" w:rsidR="00987508" w:rsidRPr="003D4ABF" w:rsidRDefault="00987508" w:rsidP="00987508">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2CE231F" w14:textId="77777777" w:rsidR="00987508" w:rsidRPr="003D4ABF" w:rsidRDefault="00987508" w:rsidP="00987508">
            <w:pPr>
              <w:pStyle w:val="TAL"/>
              <w:rPr>
                <w:szCs w:val="18"/>
              </w:rPr>
            </w:pPr>
          </w:p>
        </w:tc>
        <w:tc>
          <w:tcPr>
            <w:tcW w:w="1748" w:type="dxa"/>
          </w:tcPr>
          <w:p w14:paraId="392604E0" w14:textId="77777777" w:rsidR="00987508" w:rsidRPr="003D4ABF" w:rsidRDefault="00987508" w:rsidP="00987508">
            <w:pPr>
              <w:pStyle w:val="TAL"/>
            </w:pPr>
            <w:r w:rsidRPr="003D4ABF">
              <w:t>Yes</w:t>
            </w:r>
          </w:p>
        </w:tc>
        <w:tc>
          <w:tcPr>
            <w:tcW w:w="1627" w:type="dxa"/>
          </w:tcPr>
          <w:p w14:paraId="0295CA17" w14:textId="77777777" w:rsidR="00987508" w:rsidRPr="003D4ABF" w:rsidRDefault="00987508" w:rsidP="00987508">
            <w:pPr>
              <w:pStyle w:val="TAL"/>
            </w:pPr>
            <w:r w:rsidRPr="003D4ABF">
              <w:t>Added</w:t>
            </w:r>
          </w:p>
        </w:tc>
      </w:tr>
      <w:tr w:rsidR="00987508" w:rsidRPr="003D4ABF" w14:paraId="181DAF61" w14:textId="77777777" w:rsidTr="00987508">
        <w:trPr>
          <w:cantSplit/>
        </w:trPr>
        <w:tc>
          <w:tcPr>
            <w:tcW w:w="1612" w:type="dxa"/>
          </w:tcPr>
          <w:p w14:paraId="2A373D31" w14:textId="77777777" w:rsidR="00987508" w:rsidRPr="003D4ABF" w:rsidRDefault="00987508" w:rsidP="00987508">
            <w:pPr>
              <w:pStyle w:val="TAL"/>
              <w:rPr>
                <w:szCs w:val="18"/>
              </w:rPr>
            </w:pPr>
            <w:r>
              <w:rPr>
                <w:szCs w:val="18"/>
              </w:rPr>
              <w:t>Traffic Correlation ID</w:t>
            </w:r>
          </w:p>
        </w:tc>
        <w:tc>
          <w:tcPr>
            <w:tcW w:w="3278" w:type="dxa"/>
          </w:tcPr>
          <w:p w14:paraId="243349EF" w14:textId="77777777" w:rsidR="00987508" w:rsidRPr="003D4ABF" w:rsidRDefault="00987508" w:rsidP="00987508">
            <w:pPr>
              <w:pStyle w:val="TAL"/>
              <w:rPr>
                <w:szCs w:val="18"/>
              </w:rPr>
            </w:pPr>
            <w:r>
              <w:rPr>
                <w:szCs w:val="18"/>
              </w:rPr>
              <w:t>Identifies a set of UEs.</w:t>
            </w:r>
          </w:p>
        </w:tc>
        <w:tc>
          <w:tcPr>
            <w:tcW w:w="1364" w:type="dxa"/>
          </w:tcPr>
          <w:p w14:paraId="5EA81417" w14:textId="77777777" w:rsidR="00987508" w:rsidRPr="003D4ABF" w:rsidRDefault="00987508" w:rsidP="00987508">
            <w:pPr>
              <w:pStyle w:val="TAL"/>
              <w:rPr>
                <w:szCs w:val="18"/>
              </w:rPr>
            </w:pPr>
          </w:p>
        </w:tc>
        <w:tc>
          <w:tcPr>
            <w:tcW w:w="1748" w:type="dxa"/>
          </w:tcPr>
          <w:p w14:paraId="71178E05" w14:textId="77777777" w:rsidR="00987508" w:rsidRPr="003D4ABF" w:rsidRDefault="00987508" w:rsidP="00987508">
            <w:pPr>
              <w:pStyle w:val="TAL"/>
            </w:pPr>
            <w:r w:rsidRPr="003D4ABF">
              <w:t>Yes</w:t>
            </w:r>
          </w:p>
        </w:tc>
        <w:tc>
          <w:tcPr>
            <w:tcW w:w="1627" w:type="dxa"/>
          </w:tcPr>
          <w:p w14:paraId="2FB04396" w14:textId="77777777" w:rsidR="00987508" w:rsidRPr="003D4ABF" w:rsidRDefault="00987508" w:rsidP="00987508">
            <w:pPr>
              <w:pStyle w:val="TAL"/>
            </w:pPr>
            <w:r w:rsidRPr="003D4ABF">
              <w:t>Added</w:t>
            </w:r>
          </w:p>
        </w:tc>
      </w:tr>
      <w:tr w:rsidR="00987508" w:rsidRPr="003D4ABF" w14:paraId="34042FAB" w14:textId="77777777" w:rsidTr="00987508">
        <w:trPr>
          <w:cantSplit/>
        </w:trPr>
        <w:tc>
          <w:tcPr>
            <w:tcW w:w="1612" w:type="dxa"/>
          </w:tcPr>
          <w:p w14:paraId="45DDE691" w14:textId="77777777" w:rsidR="00987508" w:rsidRPr="003D4ABF" w:rsidRDefault="00987508" w:rsidP="00987508">
            <w:pPr>
              <w:pStyle w:val="TAL"/>
            </w:pPr>
            <w:r w:rsidRPr="003D4ABF">
              <w:rPr>
                <w:b/>
                <w:szCs w:val="18"/>
              </w:rPr>
              <w:t>NBIFOM related control Information</w:t>
            </w:r>
          </w:p>
        </w:tc>
        <w:tc>
          <w:tcPr>
            <w:tcW w:w="3278" w:type="dxa"/>
          </w:tcPr>
          <w:p w14:paraId="6CE329B5" w14:textId="77777777" w:rsidR="00987508" w:rsidRPr="003D4ABF" w:rsidRDefault="00987508" w:rsidP="00987508">
            <w:pPr>
              <w:pStyle w:val="TAL"/>
            </w:pPr>
            <w:r w:rsidRPr="003D4ABF">
              <w:rPr>
                <w:i/>
                <w:szCs w:val="18"/>
              </w:rPr>
              <w:t>This part describes PCC rule information related with NBIFOM.</w:t>
            </w:r>
          </w:p>
        </w:tc>
        <w:tc>
          <w:tcPr>
            <w:tcW w:w="1364" w:type="dxa"/>
          </w:tcPr>
          <w:p w14:paraId="61C3E735" w14:textId="77777777" w:rsidR="00987508" w:rsidRPr="003D4ABF" w:rsidRDefault="00987508" w:rsidP="00987508">
            <w:pPr>
              <w:pStyle w:val="TAL"/>
              <w:rPr>
                <w:szCs w:val="18"/>
              </w:rPr>
            </w:pPr>
          </w:p>
        </w:tc>
        <w:tc>
          <w:tcPr>
            <w:tcW w:w="1748" w:type="dxa"/>
          </w:tcPr>
          <w:p w14:paraId="3389D02B" w14:textId="77777777" w:rsidR="00987508" w:rsidRPr="003D4ABF" w:rsidRDefault="00987508" w:rsidP="00987508">
            <w:pPr>
              <w:pStyle w:val="TAL"/>
            </w:pPr>
          </w:p>
        </w:tc>
        <w:tc>
          <w:tcPr>
            <w:tcW w:w="1627" w:type="dxa"/>
          </w:tcPr>
          <w:p w14:paraId="4903DB63" w14:textId="77777777" w:rsidR="00987508" w:rsidRPr="003D4ABF" w:rsidRDefault="00987508" w:rsidP="00987508">
            <w:pPr>
              <w:pStyle w:val="TAL"/>
            </w:pPr>
          </w:p>
        </w:tc>
      </w:tr>
      <w:tr w:rsidR="00987508" w:rsidRPr="003D4ABF" w14:paraId="5DEDCB08" w14:textId="77777777" w:rsidTr="00987508">
        <w:trPr>
          <w:cantSplit/>
        </w:trPr>
        <w:tc>
          <w:tcPr>
            <w:tcW w:w="1612" w:type="dxa"/>
          </w:tcPr>
          <w:p w14:paraId="1FA590A2" w14:textId="77777777" w:rsidR="00987508" w:rsidRPr="003D4ABF" w:rsidRDefault="00987508" w:rsidP="00987508">
            <w:pPr>
              <w:pStyle w:val="TAL"/>
            </w:pPr>
            <w:r w:rsidRPr="003D4ABF">
              <w:rPr>
                <w:szCs w:val="18"/>
              </w:rPr>
              <w:t>Allowed Access Type</w:t>
            </w:r>
          </w:p>
        </w:tc>
        <w:tc>
          <w:tcPr>
            <w:tcW w:w="3278" w:type="dxa"/>
          </w:tcPr>
          <w:p w14:paraId="2DAA64B4" w14:textId="77777777" w:rsidR="00987508" w:rsidRPr="003D4ABF" w:rsidRDefault="00987508" w:rsidP="00987508">
            <w:pPr>
              <w:pStyle w:val="TAL"/>
            </w:pPr>
            <w:r w:rsidRPr="003D4ABF">
              <w:rPr>
                <w:szCs w:val="18"/>
              </w:rPr>
              <w:t>The access to be used for traffic identified by the PCC rule.</w:t>
            </w:r>
          </w:p>
        </w:tc>
        <w:tc>
          <w:tcPr>
            <w:tcW w:w="1364" w:type="dxa"/>
          </w:tcPr>
          <w:p w14:paraId="7CE61CA9" w14:textId="77777777" w:rsidR="00987508" w:rsidRPr="003D4ABF" w:rsidRDefault="00987508" w:rsidP="00987508">
            <w:pPr>
              <w:pStyle w:val="TAL"/>
              <w:rPr>
                <w:szCs w:val="18"/>
              </w:rPr>
            </w:pPr>
          </w:p>
        </w:tc>
        <w:tc>
          <w:tcPr>
            <w:tcW w:w="1748" w:type="dxa"/>
          </w:tcPr>
          <w:p w14:paraId="22E68658" w14:textId="77777777" w:rsidR="00987508" w:rsidRPr="003D4ABF" w:rsidRDefault="00987508" w:rsidP="00987508">
            <w:pPr>
              <w:pStyle w:val="TAL"/>
            </w:pPr>
          </w:p>
        </w:tc>
        <w:tc>
          <w:tcPr>
            <w:tcW w:w="1627" w:type="dxa"/>
          </w:tcPr>
          <w:p w14:paraId="00BC96B2" w14:textId="77777777" w:rsidR="00987508" w:rsidRPr="003D4ABF" w:rsidRDefault="00987508" w:rsidP="00987508">
            <w:pPr>
              <w:pStyle w:val="TAL"/>
            </w:pPr>
            <w:r w:rsidRPr="003D4ABF">
              <w:t>Removed</w:t>
            </w:r>
          </w:p>
        </w:tc>
      </w:tr>
      <w:tr w:rsidR="00987508" w:rsidRPr="003D4ABF" w14:paraId="11B460D4" w14:textId="77777777" w:rsidTr="00987508">
        <w:trPr>
          <w:cantSplit/>
        </w:trPr>
        <w:tc>
          <w:tcPr>
            <w:tcW w:w="1612" w:type="dxa"/>
          </w:tcPr>
          <w:p w14:paraId="0692DDBC" w14:textId="77777777" w:rsidR="00987508" w:rsidRPr="003D4ABF" w:rsidRDefault="00987508" w:rsidP="00987508">
            <w:pPr>
              <w:pStyle w:val="TAL"/>
              <w:rPr>
                <w:szCs w:val="18"/>
              </w:rPr>
            </w:pPr>
            <w:r w:rsidRPr="003D4ABF">
              <w:rPr>
                <w:b/>
                <w:szCs w:val="18"/>
              </w:rPr>
              <w:lastRenderedPageBreak/>
              <w:t>RAN support information</w:t>
            </w:r>
          </w:p>
        </w:tc>
        <w:tc>
          <w:tcPr>
            <w:tcW w:w="3278" w:type="dxa"/>
          </w:tcPr>
          <w:p w14:paraId="4B511C7C" w14:textId="77777777" w:rsidR="00987508" w:rsidRPr="003D4ABF" w:rsidRDefault="00987508" w:rsidP="0098750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1BE9AD1" w14:textId="77777777" w:rsidR="00987508" w:rsidRPr="003D4ABF" w:rsidRDefault="00987508" w:rsidP="00987508">
            <w:pPr>
              <w:pStyle w:val="TAL"/>
              <w:rPr>
                <w:szCs w:val="18"/>
              </w:rPr>
            </w:pPr>
          </w:p>
        </w:tc>
        <w:tc>
          <w:tcPr>
            <w:tcW w:w="1748" w:type="dxa"/>
          </w:tcPr>
          <w:p w14:paraId="0845E845" w14:textId="77777777" w:rsidR="00987508" w:rsidRPr="003D4ABF" w:rsidRDefault="00987508" w:rsidP="00987508">
            <w:pPr>
              <w:pStyle w:val="TAL"/>
            </w:pPr>
          </w:p>
        </w:tc>
        <w:tc>
          <w:tcPr>
            <w:tcW w:w="1627" w:type="dxa"/>
          </w:tcPr>
          <w:p w14:paraId="7CEC5636" w14:textId="77777777" w:rsidR="00987508" w:rsidRPr="003D4ABF" w:rsidRDefault="00987508" w:rsidP="00987508">
            <w:pPr>
              <w:pStyle w:val="TAL"/>
            </w:pPr>
          </w:p>
        </w:tc>
      </w:tr>
      <w:tr w:rsidR="00987508" w:rsidRPr="003D4ABF" w14:paraId="4D71F53D" w14:textId="77777777" w:rsidTr="00987508">
        <w:trPr>
          <w:cantSplit/>
        </w:trPr>
        <w:tc>
          <w:tcPr>
            <w:tcW w:w="1612" w:type="dxa"/>
          </w:tcPr>
          <w:p w14:paraId="4FF35C16" w14:textId="77777777" w:rsidR="00987508" w:rsidRPr="003D4ABF" w:rsidRDefault="00987508" w:rsidP="00987508">
            <w:pPr>
              <w:pStyle w:val="TAL"/>
            </w:pPr>
            <w:r w:rsidRPr="003D4ABF">
              <w:t>UL Maximum Packet Loss Rate</w:t>
            </w:r>
          </w:p>
        </w:tc>
        <w:tc>
          <w:tcPr>
            <w:tcW w:w="3278" w:type="dxa"/>
          </w:tcPr>
          <w:p w14:paraId="4620A53D" w14:textId="77777777" w:rsidR="00987508" w:rsidRPr="003D4ABF" w:rsidRDefault="00987508" w:rsidP="0098750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6FE88E" w14:textId="77777777" w:rsidR="00987508" w:rsidRPr="003D4ABF" w:rsidRDefault="00987508" w:rsidP="00987508">
            <w:pPr>
              <w:pStyle w:val="TAL"/>
              <w:rPr>
                <w:szCs w:val="18"/>
              </w:rPr>
            </w:pPr>
            <w:r w:rsidRPr="003D4ABF">
              <w:rPr>
                <w:szCs w:val="18"/>
              </w:rPr>
              <w:t xml:space="preserve">Conditional </w:t>
            </w:r>
            <w:r w:rsidRPr="003D4ABF">
              <w:rPr>
                <w:szCs w:val="18"/>
                <w:lang w:eastAsia="zh-CN"/>
              </w:rPr>
              <w:t>(NOTE 13)</w:t>
            </w:r>
          </w:p>
        </w:tc>
        <w:tc>
          <w:tcPr>
            <w:tcW w:w="1748" w:type="dxa"/>
          </w:tcPr>
          <w:p w14:paraId="79396FCA" w14:textId="77777777" w:rsidR="00987508" w:rsidRPr="003D4ABF" w:rsidRDefault="00987508" w:rsidP="00987508">
            <w:pPr>
              <w:pStyle w:val="TAL"/>
            </w:pPr>
            <w:r w:rsidRPr="003D4ABF">
              <w:t>Yes</w:t>
            </w:r>
          </w:p>
        </w:tc>
        <w:tc>
          <w:tcPr>
            <w:tcW w:w="1627" w:type="dxa"/>
          </w:tcPr>
          <w:p w14:paraId="2B82A147" w14:textId="77777777" w:rsidR="00987508" w:rsidRPr="003D4ABF" w:rsidRDefault="00987508" w:rsidP="00987508">
            <w:pPr>
              <w:pStyle w:val="TAL"/>
            </w:pPr>
            <w:r w:rsidRPr="003D4ABF">
              <w:t>None</w:t>
            </w:r>
          </w:p>
        </w:tc>
      </w:tr>
      <w:tr w:rsidR="00987508" w:rsidRPr="003D4ABF" w14:paraId="07EC16F3" w14:textId="77777777" w:rsidTr="00987508">
        <w:trPr>
          <w:cantSplit/>
        </w:trPr>
        <w:tc>
          <w:tcPr>
            <w:tcW w:w="1612" w:type="dxa"/>
          </w:tcPr>
          <w:p w14:paraId="27D9F3D6" w14:textId="77777777" w:rsidR="00987508" w:rsidRPr="003D4ABF" w:rsidRDefault="00987508" w:rsidP="00987508">
            <w:pPr>
              <w:pStyle w:val="TAL"/>
            </w:pPr>
            <w:r w:rsidRPr="003D4ABF">
              <w:t>DL Maximum Packet Loss Rate</w:t>
            </w:r>
          </w:p>
        </w:tc>
        <w:tc>
          <w:tcPr>
            <w:tcW w:w="3278" w:type="dxa"/>
          </w:tcPr>
          <w:p w14:paraId="6F6C27F0" w14:textId="77777777" w:rsidR="00987508" w:rsidRPr="003D4ABF" w:rsidRDefault="00987508" w:rsidP="0098750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345222B" w14:textId="77777777" w:rsidR="00987508" w:rsidRPr="003D4ABF" w:rsidRDefault="00987508" w:rsidP="00987508">
            <w:pPr>
              <w:pStyle w:val="TAL"/>
              <w:rPr>
                <w:szCs w:val="18"/>
              </w:rPr>
            </w:pPr>
            <w:r w:rsidRPr="003D4ABF">
              <w:rPr>
                <w:szCs w:val="18"/>
              </w:rPr>
              <w:t xml:space="preserve">Conditional </w:t>
            </w:r>
            <w:r w:rsidRPr="003D4ABF">
              <w:rPr>
                <w:szCs w:val="18"/>
                <w:lang w:eastAsia="zh-CN"/>
              </w:rPr>
              <w:t>(NOTE 13)</w:t>
            </w:r>
          </w:p>
        </w:tc>
        <w:tc>
          <w:tcPr>
            <w:tcW w:w="1748" w:type="dxa"/>
          </w:tcPr>
          <w:p w14:paraId="2E3C8864" w14:textId="77777777" w:rsidR="00987508" w:rsidRPr="003D4ABF" w:rsidRDefault="00987508" w:rsidP="00987508">
            <w:pPr>
              <w:pStyle w:val="TAL"/>
            </w:pPr>
            <w:r w:rsidRPr="003D4ABF">
              <w:t>Yes</w:t>
            </w:r>
          </w:p>
        </w:tc>
        <w:tc>
          <w:tcPr>
            <w:tcW w:w="1627" w:type="dxa"/>
          </w:tcPr>
          <w:p w14:paraId="634923B7" w14:textId="77777777" w:rsidR="00987508" w:rsidRPr="003D4ABF" w:rsidRDefault="00987508" w:rsidP="00987508">
            <w:pPr>
              <w:pStyle w:val="TAL"/>
            </w:pPr>
            <w:r w:rsidRPr="003D4ABF">
              <w:t>None</w:t>
            </w:r>
          </w:p>
        </w:tc>
      </w:tr>
      <w:tr w:rsidR="00987508" w:rsidRPr="003D4ABF" w14:paraId="656946D5" w14:textId="77777777" w:rsidTr="00987508">
        <w:trPr>
          <w:cantSplit/>
        </w:trPr>
        <w:tc>
          <w:tcPr>
            <w:tcW w:w="1612" w:type="dxa"/>
          </w:tcPr>
          <w:p w14:paraId="0739183C" w14:textId="77777777" w:rsidR="00987508" w:rsidRPr="000050FB" w:rsidRDefault="00987508" w:rsidP="00987508">
            <w:pPr>
              <w:pStyle w:val="TAL"/>
              <w:rPr>
                <w:b/>
                <w:lang w:val="fr-FR"/>
              </w:rPr>
            </w:pPr>
            <w:r w:rsidRPr="000050FB">
              <w:rPr>
                <w:b/>
                <w:lang w:val="fr-FR"/>
              </w:rPr>
              <w:t>MA PDU Session Control</w:t>
            </w:r>
          </w:p>
          <w:p w14:paraId="346372DD" w14:textId="77777777" w:rsidR="00987508" w:rsidRPr="000050FB" w:rsidRDefault="00987508" w:rsidP="00987508">
            <w:pPr>
              <w:pStyle w:val="TAL"/>
              <w:rPr>
                <w:b/>
                <w:lang w:val="fr-FR"/>
              </w:rPr>
            </w:pPr>
            <w:r w:rsidRPr="000050FB">
              <w:rPr>
                <w:b/>
                <w:lang w:val="fr-FR"/>
              </w:rPr>
              <w:t>(NOTE 20)</w:t>
            </w:r>
          </w:p>
        </w:tc>
        <w:tc>
          <w:tcPr>
            <w:tcW w:w="3278" w:type="dxa"/>
          </w:tcPr>
          <w:p w14:paraId="663A638C" w14:textId="77777777" w:rsidR="00987508" w:rsidRPr="003D4ABF" w:rsidRDefault="00987508" w:rsidP="00987508">
            <w:pPr>
              <w:pStyle w:val="TAL"/>
              <w:rPr>
                <w:i/>
                <w:lang w:eastAsia="ja-JP"/>
              </w:rPr>
            </w:pPr>
            <w:r w:rsidRPr="003D4ABF">
              <w:rPr>
                <w:i/>
                <w:lang w:eastAsia="ja-JP"/>
              </w:rPr>
              <w:t>This part defines information supporting control of MA PDU Sessions</w:t>
            </w:r>
          </w:p>
        </w:tc>
        <w:tc>
          <w:tcPr>
            <w:tcW w:w="1364" w:type="dxa"/>
          </w:tcPr>
          <w:p w14:paraId="6909D4D6" w14:textId="77777777" w:rsidR="00987508" w:rsidRPr="003D4ABF" w:rsidRDefault="00987508" w:rsidP="00987508">
            <w:pPr>
              <w:pStyle w:val="TAL"/>
              <w:rPr>
                <w:szCs w:val="18"/>
              </w:rPr>
            </w:pPr>
          </w:p>
        </w:tc>
        <w:tc>
          <w:tcPr>
            <w:tcW w:w="1748" w:type="dxa"/>
          </w:tcPr>
          <w:p w14:paraId="393713EC" w14:textId="77777777" w:rsidR="00987508" w:rsidRPr="003D4ABF" w:rsidRDefault="00987508" w:rsidP="00987508">
            <w:pPr>
              <w:pStyle w:val="TAL"/>
            </w:pPr>
            <w:r w:rsidRPr="003D4ABF">
              <w:t>Yes</w:t>
            </w:r>
          </w:p>
        </w:tc>
        <w:tc>
          <w:tcPr>
            <w:tcW w:w="1627" w:type="dxa"/>
          </w:tcPr>
          <w:p w14:paraId="11041A15" w14:textId="77777777" w:rsidR="00987508" w:rsidRPr="003D4ABF" w:rsidRDefault="00987508" w:rsidP="00987508">
            <w:pPr>
              <w:pStyle w:val="TAL"/>
            </w:pPr>
            <w:r w:rsidRPr="003D4ABF">
              <w:t>New</w:t>
            </w:r>
          </w:p>
        </w:tc>
      </w:tr>
      <w:tr w:rsidR="00987508" w:rsidRPr="003D4ABF" w14:paraId="41899C15" w14:textId="77777777" w:rsidTr="00987508">
        <w:trPr>
          <w:cantSplit/>
        </w:trPr>
        <w:tc>
          <w:tcPr>
            <w:tcW w:w="1612" w:type="dxa"/>
          </w:tcPr>
          <w:p w14:paraId="12CF43DB" w14:textId="77777777" w:rsidR="00987508" w:rsidRPr="003D4ABF" w:rsidRDefault="00987508" w:rsidP="00987508">
            <w:pPr>
              <w:pStyle w:val="TAL"/>
            </w:pPr>
            <w:r w:rsidRPr="003D4ABF">
              <w:t>Application descriptors</w:t>
            </w:r>
          </w:p>
        </w:tc>
        <w:tc>
          <w:tcPr>
            <w:tcW w:w="3278" w:type="dxa"/>
          </w:tcPr>
          <w:p w14:paraId="346AE04E" w14:textId="77777777" w:rsidR="00987508" w:rsidRPr="003D4ABF" w:rsidRDefault="00987508" w:rsidP="0098750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32BEF93" w14:textId="77777777" w:rsidR="00987508" w:rsidRPr="003D4ABF" w:rsidRDefault="00987508" w:rsidP="00987508">
            <w:pPr>
              <w:pStyle w:val="TAL"/>
              <w:rPr>
                <w:szCs w:val="18"/>
              </w:rPr>
            </w:pPr>
            <w:r w:rsidRPr="003D4ABF">
              <w:rPr>
                <w:szCs w:val="18"/>
              </w:rPr>
              <w:t>Conditional (NOTE 27)</w:t>
            </w:r>
          </w:p>
        </w:tc>
        <w:tc>
          <w:tcPr>
            <w:tcW w:w="1748" w:type="dxa"/>
          </w:tcPr>
          <w:p w14:paraId="479288B5" w14:textId="77777777" w:rsidR="00987508" w:rsidRPr="003D4ABF" w:rsidRDefault="00987508" w:rsidP="00987508">
            <w:pPr>
              <w:pStyle w:val="TAL"/>
            </w:pPr>
            <w:r w:rsidRPr="003D4ABF">
              <w:t>Yes</w:t>
            </w:r>
          </w:p>
        </w:tc>
        <w:tc>
          <w:tcPr>
            <w:tcW w:w="1627" w:type="dxa"/>
          </w:tcPr>
          <w:p w14:paraId="5B936B56" w14:textId="77777777" w:rsidR="00987508" w:rsidRPr="003D4ABF" w:rsidRDefault="00987508" w:rsidP="00987508">
            <w:pPr>
              <w:pStyle w:val="TAL"/>
            </w:pPr>
            <w:r w:rsidRPr="003D4ABF">
              <w:t>New</w:t>
            </w:r>
          </w:p>
        </w:tc>
      </w:tr>
      <w:tr w:rsidR="00987508" w:rsidRPr="003D4ABF" w14:paraId="33FD564C" w14:textId="77777777" w:rsidTr="00987508">
        <w:trPr>
          <w:cantSplit/>
        </w:trPr>
        <w:tc>
          <w:tcPr>
            <w:tcW w:w="1612" w:type="dxa"/>
          </w:tcPr>
          <w:p w14:paraId="5735A34D" w14:textId="77777777" w:rsidR="00987508" w:rsidRPr="003D4ABF" w:rsidRDefault="00987508" w:rsidP="00987508">
            <w:pPr>
              <w:pStyle w:val="TAL"/>
            </w:pPr>
            <w:r w:rsidRPr="003D4ABF">
              <w:t>Steering Functionality</w:t>
            </w:r>
          </w:p>
        </w:tc>
        <w:tc>
          <w:tcPr>
            <w:tcW w:w="3278" w:type="dxa"/>
          </w:tcPr>
          <w:p w14:paraId="3FC69A5D" w14:textId="77777777" w:rsidR="00987508" w:rsidRPr="003D4ABF" w:rsidRDefault="00987508" w:rsidP="00987508">
            <w:pPr>
              <w:pStyle w:val="TAL"/>
              <w:rPr>
                <w:lang w:eastAsia="ja-JP"/>
              </w:rPr>
            </w:pPr>
            <w:r w:rsidRPr="003D4ABF">
              <w:rPr>
                <w:lang w:eastAsia="ja-JP"/>
              </w:rPr>
              <w:t>Indicates the applicable traffic steering functionality.</w:t>
            </w:r>
          </w:p>
        </w:tc>
        <w:tc>
          <w:tcPr>
            <w:tcW w:w="1364" w:type="dxa"/>
          </w:tcPr>
          <w:p w14:paraId="411CB003" w14:textId="77777777" w:rsidR="00987508" w:rsidRPr="003D4ABF" w:rsidRDefault="00987508" w:rsidP="00987508">
            <w:pPr>
              <w:pStyle w:val="TAL"/>
              <w:rPr>
                <w:szCs w:val="18"/>
              </w:rPr>
            </w:pPr>
            <w:r w:rsidRPr="003D4ABF">
              <w:rPr>
                <w:szCs w:val="18"/>
              </w:rPr>
              <w:t>Conditional (NOTE 21)</w:t>
            </w:r>
          </w:p>
        </w:tc>
        <w:tc>
          <w:tcPr>
            <w:tcW w:w="1748" w:type="dxa"/>
          </w:tcPr>
          <w:p w14:paraId="04992ED9" w14:textId="77777777" w:rsidR="00987508" w:rsidRPr="003D4ABF" w:rsidRDefault="00987508" w:rsidP="00987508">
            <w:pPr>
              <w:pStyle w:val="TAL"/>
            </w:pPr>
            <w:r w:rsidRPr="003D4ABF">
              <w:t>Yes</w:t>
            </w:r>
          </w:p>
        </w:tc>
        <w:tc>
          <w:tcPr>
            <w:tcW w:w="1627" w:type="dxa"/>
          </w:tcPr>
          <w:p w14:paraId="03A6E073" w14:textId="77777777" w:rsidR="00987508" w:rsidRPr="003D4ABF" w:rsidRDefault="00987508" w:rsidP="00987508">
            <w:pPr>
              <w:pStyle w:val="TAL"/>
            </w:pPr>
            <w:r w:rsidRPr="003D4ABF">
              <w:t>New</w:t>
            </w:r>
          </w:p>
        </w:tc>
      </w:tr>
      <w:tr w:rsidR="00987508" w:rsidRPr="003D4ABF" w14:paraId="3A58241D" w14:textId="77777777" w:rsidTr="00987508">
        <w:trPr>
          <w:cantSplit/>
        </w:trPr>
        <w:tc>
          <w:tcPr>
            <w:tcW w:w="1612" w:type="dxa"/>
          </w:tcPr>
          <w:p w14:paraId="18E47622" w14:textId="77777777" w:rsidR="00987508" w:rsidRPr="003D4ABF" w:rsidRDefault="00987508" w:rsidP="00987508">
            <w:pPr>
              <w:pStyle w:val="TAL"/>
            </w:pPr>
            <w:r w:rsidRPr="003D4ABF">
              <w:t>Steering Mode</w:t>
            </w:r>
          </w:p>
        </w:tc>
        <w:tc>
          <w:tcPr>
            <w:tcW w:w="3278" w:type="dxa"/>
          </w:tcPr>
          <w:p w14:paraId="0F94A5A2" w14:textId="77777777" w:rsidR="00987508" w:rsidRPr="003D4ABF" w:rsidRDefault="00987508" w:rsidP="0098750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4A302EE" w14:textId="77777777" w:rsidR="00987508" w:rsidRPr="003D4ABF" w:rsidRDefault="00987508" w:rsidP="00987508">
            <w:pPr>
              <w:pStyle w:val="TAL"/>
              <w:rPr>
                <w:szCs w:val="18"/>
              </w:rPr>
            </w:pPr>
            <w:r w:rsidRPr="003D4ABF">
              <w:rPr>
                <w:szCs w:val="18"/>
              </w:rPr>
              <w:t>Conditional (NOTE 21)</w:t>
            </w:r>
          </w:p>
        </w:tc>
        <w:tc>
          <w:tcPr>
            <w:tcW w:w="1748" w:type="dxa"/>
          </w:tcPr>
          <w:p w14:paraId="0CB43E74" w14:textId="77777777" w:rsidR="00987508" w:rsidRPr="003D4ABF" w:rsidRDefault="00987508" w:rsidP="00987508">
            <w:pPr>
              <w:pStyle w:val="TAL"/>
            </w:pPr>
            <w:r w:rsidRPr="003D4ABF">
              <w:t>Yes</w:t>
            </w:r>
          </w:p>
        </w:tc>
        <w:tc>
          <w:tcPr>
            <w:tcW w:w="1627" w:type="dxa"/>
          </w:tcPr>
          <w:p w14:paraId="79CCA162" w14:textId="77777777" w:rsidR="00987508" w:rsidRPr="003D4ABF" w:rsidRDefault="00987508" w:rsidP="00987508">
            <w:pPr>
              <w:pStyle w:val="TAL"/>
            </w:pPr>
            <w:r w:rsidRPr="003D4ABF">
              <w:t>New</w:t>
            </w:r>
          </w:p>
        </w:tc>
      </w:tr>
      <w:tr w:rsidR="00987508" w:rsidRPr="003D4ABF" w14:paraId="74DBF959" w14:textId="77777777" w:rsidTr="00987508">
        <w:trPr>
          <w:cantSplit/>
        </w:trPr>
        <w:tc>
          <w:tcPr>
            <w:tcW w:w="1612" w:type="dxa"/>
          </w:tcPr>
          <w:p w14:paraId="626E3B95" w14:textId="77777777" w:rsidR="00987508" w:rsidRPr="003D4ABF" w:rsidRDefault="00987508" w:rsidP="00987508">
            <w:pPr>
              <w:pStyle w:val="TAL"/>
            </w:pPr>
            <w:r w:rsidRPr="003D4ABF">
              <w:t>Steering Mode Indicator</w:t>
            </w:r>
          </w:p>
        </w:tc>
        <w:tc>
          <w:tcPr>
            <w:tcW w:w="3278" w:type="dxa"/>
          </w:tcPr>
          <w:p w14:paraId="39F0B52C" w14:textId="77777777" w:rsidR="00987508" w:rsidRPr="003D4ABF" w:rsidRDefault="00987508" w:rsidP="0098750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2631DFE" w14:textId="77777777" w:rsidR="00987508" w:rsidRPr="003D4ABF" w:rsidRDefault="00987508" w:rsidP="00987508">
            <w:pPr>
              <w:pStyle w:val="TAL"/>
              <w:rPr>
                <w:szCs w:val="18"/>
              </w:rPr>
            </w:pPr>
          </w:p>
        </w:tc>
        <w:tc>
          <w:tcPr>
            <w:tcW w:w="1748" w:type="dxa"/>
          </w:tcPr>
          <w:p w14:paraId="0F827E48" w14:textId="77777777" w:rsidR="00987508" w:rsidRPr="003D4ABF" w:rsidRDefault="00987508" w:rsidP="00987508">
            <w:pPr>
              <w:pStyle w:val="TAL"/>
            </w:pPr>
            <w:r w:rsidRPr="003D4ABF">
              <w:t>Yes</w:t>
            </w:r>
          </w:p>
        </w:tc>
        <w:tc>
          <w:tcPr>
            <w:tcW w:w="1627" w:type="dxa"/>
          </w:tcPr>
          <w:p w14:paraId="1C333DF1" w14:textId="77777777" w:rsidR="00987508" w:rsidRPr="003D4ABF" w:rsidRDefault="00987508" w:rsidP="00987508">
            <w:pPr>
              <w:pStyle w:val="TAL"/>
            </w:pPr>
            <w:r w:rsidRPr="003D4ABF">
              <w:t>New</w:t>
            </w:r>
          </w:p>
        </w:tc>
      </w:tr>
      <w:tr w:rsidR="00987508" w:rsidRPr="003D4ABF" w14:paraId="7CFD38E8" w14:textId="77777777" w:rsidTr="00987508">
        <w:trPr>
          <w:cantSplit/>
        </w:trPr>
        <w:tc>
          <w:tcPr>
            <w:tcW w:w="1612" w:type="dxa"/>
          </w:tcPr>
          <w:p w14:paraId="35F9D161" w14:textId="77777777" w:rsidR="00987508" w:rsidRPr="003D4ABF" w:rsidRDefault="00987508" w:rsidP="00987508">
            <w:pPr>
              <w:pStyle w:val="TAL"/>
            </w:pPr>
            <w:r w:rsidRPr="003D4ABF">
              <w:t>Threshold Values</w:t>
            </w:r>
          </w:p>
        </w:tc>
        <w:tc>
          <w:tcPr>
            <w:tcW w:w="3278" w:type="dxa"/>
          </w:tcPr>
          <w:p w14:paraId="4BE24E6E" w14:textId="77777777" w:rsidR="00987508" w:rsidRPr="003D4ABF" w:rsidRDefault="00987508" w:rsidP="00987508">
            <w:pPr>
              <w:pStyle w:val="TAL"/>
              <w:rPr>
                <w:lang w:eastAsia="ja-JP"/>
              </w:rPr>
            </w:pPr>
            <w:r w:rsidRPr="003D4ABF">
              <w:rPr>
                <w:lang w:eastAsia="ja-JP"/>
              </w:rPr>
              <w:t>A Maximum RTT or a Maximum Packet Loss Rate or both.</w:t>
            </w:r>
          </w:p>
        </w:tc>
        <w:tc>
          <w:tcPr>
            <w:tcW w:w="1364" w:type="dxa"/>
          </w:tcPr>
          <w:p w14:paraId="43E7A3C8" w14:textId="77777777" w:rsidR="00987508" w:rsidRPr="003D4ABF" w:rsidRDefault="00987508" w:rsidP="00987508">
            <w:pPr>
              <w:pStyle w:val="TAL"/>
              <w:rPr>
                <w:szCs w:val="18"/>
              </w:rPr>
            </w:pPr>
          </w:p>
        </w:tc>
        <w:tc>
          <w:tcPr>
            <w:tcW w:w="1748" w:type="dxa"/>
          </w:tcPr>
          <w:p w14:paraId="288316FC" w14:textId="77777777" w:rsidR="00987508" w:rsidRPr="003D4ABF" w:rsidRDefault="00987508" w:rsidP="00987508">
            <w:pPr>
              <w:pStyle w:val="TAL"/>
            </w:pPr>
            <w:r w:rsidRPr="003D4ABF">
              <w:t>Yes</w:t>
            </w:r>
          </w:p>
        </w:tc>
        <w:tc>
          <w:tcPr>
            <w:tcW w:w="1627" w:type="dxa"/>
          </w:tcPr>
          <w:p w14:paraId="48158788" w14:textId="77777777" w:rsidR="00987508" w:rsidRPr="003D4ABF" w:rsidRDefault="00987508" w:rsidP="00987508">
            <w:pPr>
              <w:pStyle w:val="TAL"/>
            </w:pPr>
            <w:r w:rsidRPr="003D4ABF">
              <w:t>New</w:t>
            </w:r>
          </w:p>
        </w:tc>
      </w:tr>
      <w:tr w:rsidR="00987508" w:rsidRPr="003D4ABF" w14:paraId="4F96C5BE" w14:textId="77777777" w:rsidTr="00987508">
        <w:trPr>
          <w:cantSplit/>
        </w:trPr>
        <w:tc>
          <w:tcPr>
            <w:tcW w:w="1612" w:type="dxa"/>
          </w:tcPr>
          <w:p w14:paraId="197D0795" w14:textId="77777777" w:rsidR="00987508" w:rsidRPr="003D4ABF" w:rsidRDefault="00987508" w:rsidP="00987508">
            <w:pPr>
              <w:pStyle w:val="TAL"/>
            </w:pPr>
            <w:r w:rsidRPr="003D4ABF">
              <w:t>Charging key for Non-3GPP access</w:t>
            </w:r>
          </w:p>
          <w:p w14:paraId="6C9896CC" w14:textId="77777777" w:rsidR="00987508" w:rsidRPr="003D4ABF" w:rsidRDefault="00987508" w:rsidP="00987508">
            <w:pPr>
              <w:pStyle w:val="TAL"/>
            </w:pPr>
            <w:r w:rsidRPr="003D4ABF">
              <w:t>(NOTE 22)</w:t>
            </w:r>
          </w:p>
        </w:tc>
        <w:tc>
          <w:tcPr>
            <w:tcW w:w="3278" w:type="dxa"/>
          </w:tcPr>
          <w:p w14:paraId="34DE0EBD" w14:textId="77777777" w:rsidR="00987508" w:rsidRPr="003D4ABF" w:rsidRDefault="00987508" w:rsidP="00987508">
            <w:pPr>
              <w:pStyle w:val="TAL"/>
              <w:rPr>
                <w:lang w:eastAsia="ja-JP"/>
              </w:rPr>
            </w:pPr>
            <w:r w:rsidRPr="003D4ABF">
              <w:rPr>
                <w:lang w:eastAsia="ja-JP"/>
              </w:rPr>
              <w:t>Indicates the Charging key used for charging packets carried via Non-3GPP access for a MA PDU Session.</w:t>
            </w:r>
          </w:p>
        </w:tc>
        <w:tc>
          <w:tcPr>
            <w:tcW w:w="1364" w:type="dxa"/>
          </w:tcPr>
          <w:p w14:paraId="45E8419A" w14:textId="77777777" w:rsidR="00987508" w:rsidRPr="003D4ABF" w:rsidRDefault="00987508" w:rsidP="00987508">
            <w:pPr>
              <w:pStyle w:val="TAL"/>
              <w:rPr>
                <w:szCs w:val="18"/>
              </w:rPr>
            </w:pPr>
          </w:p>
        </w:tc>
        <w:tc>
          <w:tcPr>
            <w:tcW w:w="1748" w:type="dxa"/>
          </w:tcPr>
          <w:p w14:paraId="7A297BB8" w14:textId="77777777" w:rsidR="00987508" w:rsidRPr="003D4ABF" w:rsidRDefault="00987508" w:rsidP="00987508">
            <w:pPr>
              <w:pStyle w:val="TAL"/>
            </w:pPr>
            <w:r w:rsidRPr="003D4ABF">
              <w:t>Yes</w:t>
            </w:r>
          </w:p>
        </w:tc>
        <w:tc>
          <w:tcPr>
            <w:tcW w:w="1627" w:type="dxa"/>
          </w:tcPr>
          <w:p w14:paraId="247C4CB0" w14:textId="77777777" w:rsidR="00987508" w:rsidRPr="003D4ABF" w:rsidRDefault="00987508" w:rsidP="00987508">
            <w:pPr>
              <w:pStyle w:val="TAL"/>
            </w:pPr>
            <w:r w:rsidRPr="003D4ABF">
              <w:t>New</w:t>
            </w:r>
          </w:p>
        </w:tc>
      </w:tr>
      <w:tr w:rsidR="00987508" w:rsidRPr="003D4ABF" w14:paraId="72D4EF5F" w14:textId="77777777" w:rsidTr="00987508">
        <w:trPr>
          <w:cantSplit/>
        </w:trPr>
        <w:tc>
          <w:tcPr>
            <w:tcW w:w="1612" w:type="dxa"/>
          </w:tcPr>
          <w:p w14:paraId="662CE0A3" w14:textId="77777777" w:rsidR="00987508" w:rsidRPr="003D4ABF" w:rsidRDefault="00987508" w:rsidP="00987508">
            <w:pPr>
              <w:pStyle w:val="TAL"/>
            </w:pPr>
            <w:r w:rsidRPr="003D4ABF">
              <w:t>Monitoring key for Non-3GPP access</w:t>
            </w:r>
          </w:p>
          <w:p w14:paraId="62B2CC84" w14:textId="77777777" w:rsidR="00987508" w:rsidRPr="003D4ABF" w:rsidRDefault="00987508" w:rsidP="00987508">
            <w:pPr>
              <w:pStyle w:val="TAL"/>
            </w:pPr>
            <w:r w:rsidRPr="003D4ABF">
              <w:t>(NOTE 23)</w:t>
            </w:r>
          </w:p>
        </w:tc>
        <w:tc>
          <w:tcPr>
            <w:tcW w:w="3278" w:type="dxa"/>
          </w:tcPr>
          <w:p w14:paraId="005CD519" w14:textId="77777777" w:rsidR="00987508" w:rsidRPr="003D4ABF" w:rsidRDefault="00987508" w:rsidP="0098750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467DE34" w14:textId="77777777" w:rsidR="00987508" w:rsidRPr="003D4ABF" w:rsidRDefault="00987508" w:rsidP="00987508">
            <w:pPr>
              <w:pStyle w:val="TAL"/>
              <w:rPr>
                <w:szCs w:val="18"/>
              </w:rPr>
            </w:pPr>
          </w:p>
        </w:tc>
        <w:tc>
          <w:tcPr>
            <w:tcW w:w="1748" w:type="dxa"/>
          </w:tcPr>
          <w:p w14:paraId="1FC41443" w14:textId="77777777" w:rsidR="00987508" w:rsidRPr="003D4ABF" w:rsidRDefault="00987508" w:rsidP="00987508">
            <w:pPr>
              <w:pStyle w:val="TAL"/>
            </w:pPr>
            <w:r w:rsidRPr="003D4ABF">
              <w:t>Yes</w:t>
            </w:r>
          </w:p>
        </w:tc>
        <w:tc>
          <w:tcPr>
            <w:tcW w:w="1627" w:type="dxa"/>
          </w:tcPr>
          <w:p w14:paraId="404A05FF" w14:textId="77777777" w:rsidR="00987508" w:rsidRPr="003D4ABF" w:rsidRDefault="00987508" w:rsidP="00987508">
            <w:pPr>
              <w:pStyle w:val="TAL"/>
            </w:pPr>
            <w:r w:rsidRPr="003D4ABF">
              <w:t>New</w:t>
            </w:r>
          </w:p>
        </w:tc>
      </w:tr>
      <w:tr w:rsidR="00987508" w:rsidRPr="003D4ABF" w14:paraId="1A7C8A35" w14:textId="77777777" w:rsidTr="00987508">
        <w:trPr>
          <w:cantSplit/>
        </w:trPr>
        <w:tc>
          <w:tcPr>
            <w:tcW w:w="1612" w:type="dxa"/>
          </w:tcPr>
          <w:p w14:paraId="6DF00F0A" w14:textId="77777777" w:rsidR="00987508" w:rsidRPr="003D4ABF" w:rsidRDefault="00987508" w:rsidP="00987508">
            <w:pPr>
              <w:pStyle w:val="TAL"/>
              <w:rPr>
                <w:b/>
              </w:rPr>
            </w:pPr>
            <w:r w:rsidRPr="003D4ABF">
              <w:rPr>
                <w:b/>
              </w:rPr>
              <w:t>QoS Monitoring for URLLC</w:t>
            </w:r>
          </w:p>
        </w:tc>
        <w:tc>
          <w:tcPr>
            <w:tcW w:w="3278" w:type="dxa"/>
          </w:tcPr>
          <w:p w14:paraId="2D7DD278" w14:textId="77777777" w:rsidR="00987508" w:rsidRPr="003D4ABF" w:rsidRDefault="00987508" w:rsidP="00987508">
            <w:pPr>
              <w:pStyle w:val="TAL"/>
              <w:rPr>
                <w:i/>
                <w:lang w:eastAsia="ja-JP"/>
              </w:rPr>
            </w:pPr>
            <w:r w:rsidRPr="003D4ABF">
              <w:rPr>
                <w:i/>
                <w:lang w:eastAsia="ja-JP"/>
              </w:rPr>
              <w:t>This part describes PCC rule information related with QoS Monitoring for URLLC.</w:t>
            </w:r>
          </w:p>
        </w:tc>
        <w:tc>
          <w:tcPr>
            <w:tcW w:w="1364" w:type="dxa"/>
          </w:tcPr>
          <w:p w14:paraId="4F00055B" w14:textId="77777777" w:rsidR="00987508" w:rsidRPr="003D4ABF" w:rsidRDefault="00987508" w:rsidP="00987508">
            <w:pPr>
              <w:pStyle w:val="TAL"/>
              <w:rPr>
                <w:szCs w:val="18"/>
              </w:rPr>
            </w:pPr>
          </w:p>
        </w:tc>
        <w:tc>
          <w:tcPr>
            <w:tcW w:w="1748" w:type="dxa"/>
          </w:tcPr>
          <w:p w14:paraId="4EDA6400" w14:textId="77777777" w:rsidR="00987508" w:rsidRPr="003D4ABF" w:rsidRDefault="00987508" w:rsidP="00987508">
            <w:pPr>
              <w:pStyle w:val="TAL"/>
            </w:pPr>
          </w:p>
        </w:tc>
        <w:tc>
          <w:tcPr>
            <w:tcW w:w="1627" w:type="dxa"/>
          </w:tcPr>
          <w:p w14:paraId="2B3B3C14" w14:textId="77777777" w:rsidR="00987508" w:rsidRPr="003D4ABF" w:rsidRDefault="00987508" w:rsidP="00987508">
            <w:pPr>
              <w:pStyle w:val="TAL"/>
            </w:pPr>
          </w:p>
        </w:tc>
      </w:tr>
      <w:tr w:rsidR="00987508" w:rsidRPr="003D4ABF" w14:paraId="3912A06F" w14:textId="77777777" w:rsidTr="00987508">
        <w:trPr>
          <w:cantSplit/>
        </w:trPr>
        <w:tc>
          <w:tcPr>
            <w:tcW w:w="1612" w:type="dxa"/>
          </w:tcPr>
          <w:p w14:paraId="36CEDCE9" w14:textId="77777777" w:rsidR="00987508" w:rsidRPr="003D4ABF" w:rsidRDefault="00987508" w:rsidP="00987508">
            <w:pPr>
              <w:pStyle w:val="TAL"/>
            </w:pPr>
            <w:r w:rsidRPr="003D4ABF">
              <w:t>QoS parameter(s) to be measured</w:t>
            </w:r>
          </w:p>
        </w:tc>
        <w:tc>
          <w:tcPr>
            <w:tcW w:w="3278" w:type="dxa"/>
          </w:tcPr>
          <w:p w14:paraId="38FD9F53" w14:textId="77777777" w:rsidR="00987508" w:rsidRPr="003D4ABF" w:rsidRDefault="00987508" w:rsidP="00987508">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4D61455" w14:textId="77777777" w:rsidR="00987508" w:rsidRPr="003D4ABF" w:rsidRDefault="00987508" w:rsidP="00987508">
            <w:pPr>
              <w:pStyle w:val="TAL"/>
              <w:rPr>
                <w:szCs w:val="18"/>
              </w:rPr>
            </w:pPr>
          </w:p>
        </w:tc>
        <w:tc>
          <w:tcPr>
            <w:tcW w:w="1748" w:type="dxa"/>
          </w:tcPr>
          <w:p w14:paraId="53D6F145" w14:textId="77777777" w:rsidR="00987508" w:rsidRPr="003D4ABF" w:rsidRDefault="00987508" w:rsidP="00987508">
            <w:pPr>
              <w:pStyle w:val="TAL"/>
            </w:pPr>
            <w:r w:rsidRPr="003D4ABF">
              <w:t>Yes</w:t>
            </w:r>
          </w:p>
        </w:tc>
        <w:tc>
          <w:tcPr>
            <w:tcW w:w="1627" w:type="dxa"/>
          </w:tcPr>
          <w:p w14:paraId="77F2CF96" w14:textId="77777777" w:rsidR="00987508" w:rsidRPr="003D4ABF" w:rsidRDefault="00987508" w:rsidP="00987508">
            <w:pPr>
              <w:pStyle w:val="TAL"/>
            </w:pPr>
            <w:r w:rsidRPr="003D4ABF">
              <w:t>Added</w:t>
            </w:r>
          </w:p>
        </w:tc>
      </w:tr>
      <w:tr w:rsidR="00987508" w:rsidRPr="003D4ABF" w14:paraId="78B4492D" w14:textId="77777777" w:rsidTr="00987508">
        <w:trPr>
          <w:cantSplit/>
        </w:trPr>
        <w:tc>
          <w:tcPr>
            <w:tcW w:w="1612" w:type="dxa"/>
          </w:tcPr>
          <w:p w14:paraId="1AA18E61" w14:textId="77777777" w:rsidR="00987508" w:rsidRPr="003D4ABF" w:rsidRDefault="00987508" w:rsidP="00987508">
            <w:pPr>
              <w:pStyle w:val="TAL"/>
            </w:pPr>
            <w:r w:rsidRPr="003D4ABF">
              <w:t>Reporting frequency</w:t>
            </w:r>
          </w:p>
        </w:tc>
        <w:tc>
          <w:tcPr>
            <w:tcW w:w="3278" w:type="dxa"/>
          </w:tcPr>
          <w:p w14:paraId="42DFE0BA" w14:textId="77777777" w:rsidR="00987508" w:rsidRPr="003D4ABF" w:rsidRDefault="00987508" w:rsidP="00987508">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1BD0FF8" w14:textId="77777777" w:rsidR="00987508" w:rsidRPr="003D4ABF" w:rsidRDefault="00987508" w:rsidP="00987508">
            <w:pPr>
              <w:pStyle w:val="TAL"/>
              <w:rPr>
                <w:szCs w:val="18"/>
              </w:rPr>
            </w:pPr>
          </w:p>
        </w:tc>
        <w:tc>
          <w:tcPr>
            <w:tcW w:w="1748" w:type="dxa"/>
          </w:tcPr>
          <w:p w14:paraId="6D1A731C" w14:textId="77777777" w:rsidR="00987508" w:rsidRPr="003D4ABF" w:rsidRDefault="00987508" w:rsidP="00987508">
            <w:pPr>
              <w:pStyle w:val="TAL"/>
            </w:pPr>
            <w:r w:rsidRPr="003D4ABF">
              <w:t>Yes</w:t>
            </w:r>
          </w:p>
        </w:tc>
        <w:tc>
          <w:tcPr>
            <w:tcW w:w="1627" w:type="dxa"/>
          </w:tcPr>
          <w:p w14:paraId="2ABEE718" w14:textId="77777777" w:rsidR="00987508" w:rsidRPr="003D4ABF" w:rsidRDefault="00987508" w:rsidP="00987508">
            <w:pPr>
              <w:pStyle w:val="TAL"/>
            </w:pPr>
            <w:r w:rsidRPr="003D4ABF">
              <w:t>Added</w:t>
            </w:r>
          </w:p>
        </w:tc>
      </w:tr>
      <w:tr w:rsidR="00987508" w:rsidRPr="003D4ABF" w14:paraId="57F4DFEF" w14:textId="77777777" w:rsidTr="00987508">
        <w:trPr>
          <w:cantSplit/>
        </w:trPr>
        <w:tc>
          <w:tcPr>
            <w:tcW w:w="1612" w:type="dxa"/>
          </w:tcPr>
          <w:p w14:paraId="37682BCC" w14:textId="77777777" w:rsidR="00987508" w:rsidRPr="003D4ABF" w:rsidRDefault="00987508" w:rsidP="00987508">
            <w:pPr>
              <w:pStyle w:val="TAL"/>
            </w:pPr>
            <w:r w:rsidRPr="003D4ABF">
              <w:t>Target of reporting</w:t>
            </w:r>
          </w:p>
        </w:tc>
        <w:tc>
          <w:tcPr>
            <w:tcW w:w="3278" w:type="dxa"/>
          </w:tcPr>
          <w:p w14:paraId="3265130B" w14:textId="77777777" w:rsidR="00987508" w:rsidRPr="003D4ABF" w:rsidRDefault="00987508" w:rsidP="00987508">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A984FFB" w14:textId="77777777" w:rsidR="00987508" w:rsidRPr="003D4ABF" w:rsidRDefault="00987508" w:rsidP="00987508">
            <w:pPr>
              <w:pStyle w:val="TAL"/>
              <w:rPr>
                <w:szCs w:val="18"/>
              </w:rPr>
            </w:pPr>
          </w:p>
        </w:tc>
        <w:tc>
          <w:tcPr>
            <w:tcW w:w="1748" w:type="dxa"/>
          </w:tcPr>
          <w:p w14:paraId="704138DB" w14:textId="77777777" w:rsidR="00987508" w:rsidRPr="003D4ABF" w:rsidRDefault="00987508" w:rsidP="00987508">
            <w:pPr>
              <w:pStyle w:val="TAL"/>
            </w:pPr>
            <w:r w:rsidRPr="003D4ABF">
              <w:t>Yes</w:t>
            </w:r>
          </w:p>
        </w:tc>
        <w:tc>
          <w:tcPr>
            <w:tcW w:w="1627" w:type="dxa"/>
          </w:tcPr>
          <w:p w14:paraId="112F2040" w14:textId="77777777" w:rsidR="00987508" w:rsidRPr="003D4ABF" w:rsidRDefault="00987508" w:rsidP="00987508">
            <w:pPr>
              <w:pStyle w:val="TAL"/>
            </w:pPr>
            <w:r w:rsidRPr="003D4ABF">
              <w:t>Added</w:t>
            </w:r>
          </w:p>
        </w:tc>
      </w:tr>
      <w:tr w:rsidR="00987508" w:rsidRPr="003D4ABF" w14:paraId="306AFE2B" w14:textId="77777777" w:rsidTr="00987508">
        <w:trPr>
          <w:cantSplit/>
        </w:trPr>
        <w:tc>
          <w:tcPr>
            <w:tcW w:w="1612" w:type="dxa"/>
          </w:tcPr>
          <w:p w14:paraId="683FC5DD" w14:textId="77777777" w:rsidR="00987508" w:rsidRPr="003D4ABF" w:rsidRDefault="00987508" w:rsidP="00987508">
            <w:pPr>
              <w:pStyle w:val="TAL"/>
            </w:pPr>
            <w:r w:rsidRPr="003D4ABF">
              <w:t>Indication of direct event notification</w:t>
            </w:r>
          </w:p>
        </w:tc>
        <w:tc>
          <w:tcPr>
            <w:tcW w:w="3278" w:type="dxa"/>
          </w:tcPr>
          <w:p w14:paraId="71969AA8" w14:textId="77777777" w:rsidR="00987508" w:rsidRPr="003D4ABF" w:rsidRDefault="00987508" w:rsidP="0098750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9B80409" w14:textId="77777777" w:rsidR="00987508" w:rsidRPr="003D4ABF" w:rsidRDefault="00987508" w:rsidP="00987508">
            <w:pPr>
              <w:pStyle w:val="TAL"/>
              <w:rPr>
                <w:szCs w:val="18"/>
              </w:rPr>
            </w:pPr>
          </w:p>
        </w:tc>
        <w:tc>
          <w:tcPr>
            <w:tcW w:w="1748" w:type="dxa"/>
          </w:tcPr>
          <w:p w14:paraId="637FA16A" w14:textId="77777777" w:rsidR="00987508" w:rsidRPr="003D4ABF" w:rsidRDefault="00987508" w:rsidP="00987508">
            <w:pPr>
              <w:pStyle w:val="TAL"/>
            </w:pPr>
            <w:r w:rsidRPr="003D4ABF">
              <w:t>Yes</w:t>
            </w:r>
          </w:p>
        </w:tc>
        <w:tc>
          <w:tcPr>
            <w:tcW w:w="1627" w:type="dxa"/>
          </w:tcPr>
          <w:p w14:paraId="326038AC" w14:textId="77777777" w:rsidR="00987508" w:rsidRPr="003D4ABF" w:rsidRDefault="00987508" w:rsidP="00987508">
            <w:pPr>
              <w:pStyle w:val="TAL"/>
            </w:pPr>
            <w:r w:rsidRPr="003D4ABF">
              <w:t>Added</w:t>
            </w:r>
          </w:p>
        </w:tc>
      </w:tr>
      <w:tr w:rsidR="00987508" w:rsidRPr="003D4ABF" w14:paraId="744C4D21" w14:textId="77777777" w:rsidTr="00987508">
        <w:trPr>
          <w:cantSplit/>
        </w:trPr>
        <w:tc>
          <w:tcPr>
            <w:tcW w:w="1612" w:type="dxa"/>
          </w:tcPr>
          <w:p w14:paraId="13A58FBD" w14:textId="77777777" w:rsidR="00987508" w:rsidRPr="003D4ABF" w:rsidRDefault="00987508" w:rsidP="00987508">
            <w:pPr>
              <w:pStyle w:val="TAL"/>
              <w:rPr>
                <w:b/>
              </w:rPr>
            </w:pPr>
            <w:r w:rsidRPr="003D4ABF">
              <w:rPr>
                <w:b/>
              </w:rPr>
              <w:lastRenderedPageBreak/>
              <w:t>Alternative QoS Parameter Sets</w:t>
            </w:r>
          </w:p>
          <w:p w14:paraId="51881083" w14:textId="77777777" w:rsidR="00987508" w:rsidRPr="003D4ABF" w:rsidRDefault="00987508" w:rsidP="00987508">
            <w:pPr>
              <w:pStyle w:val="TAL"/>
              <w:rPr>
                <w:b/>
              </w:rPr>
            </w:pPr>
            <w:r w:rsidRPr="003D4ABF">
              <w:rPr>
                <w:b/>
              </w:rPr>
              <w:t>(NOTE 24)</w:t>
            </w:r>
          </w:p>
          <w:p w14:paraId="6BEE5D09" w14:textId="77777777" w:rsidR="00987508" w:rsidRPr="003D4ABF" w:rsidRDefault="00987508" w:rsidP="00987508">
            <w:pPr>
              <w:pStyle w:val="TAL"/>
              <w:rPr>
                <w:b/>
              </w:rPr>
            </w:pPr>
            <w:r w:rsidRPr="003D4ABF">
              <w:rPr>
                <w:b/>
              </w:rPr>
              <w:t>(NOTE 26)</w:t>
            </w:r>
          </w:p>
        </w:tc>
        <w:tc>
          <w:tcPr>
            <w:tcW w:w="3278" w:type="dxa"/>
          </w:tcPr>
          <w:p w14:paraId="32740E3E" w14:textId="77777777" w:rsidR="00987508" w:rsidRPr="003D4ABF" w:rsidRDefault="00987508" w:rsidP="00987508">
            <w:pPr>
              <w:pStyle w:val="TAL"/>
              <w:rPr>
                <w:i/>
                <w:lang w:eastAsia="ja-JP"/>
              </w:rPr>
            </w:pPr>
            <w:r w:rsidRPr="003D4ABF">
              <w:rPr>
                <w:i/>
                <w:lang w:eastAsia="ja-JP"/>
              </w:rPr>
              <w:t>This part defines Alternative QoS Parameter Sets for the service data flow.</w:t>
            </w:r>
          </w:p>
        </w:tc>
        <w:tc>
          <w:tcPr>
            <w:tcW w:w="1364" w:type="dxa"/>
          </w:tcPr>
          <w:p w14:paraId="295330A0" w14:textId="77777777" w:rsidR="00987508" w:rsidRPr="003D4ABF" w:rsidRDefault="00987508" w:rsidP="00987508">
            <w:pPr>
              <w:pStyle w:val="TAL"/>
              <w:rPr>
                <w:szCs w:val="18"/>
              </w:rPr>
            </w:pPr>
          </w:p>
        </w:tc>
        <w:tc>
          <w:tcPr>
            <w:tcW w:w="1748" w:type="dxa"/>
          </w:tcPr>
          <w:p w14:paraId="777D2444" w14:textId="77777777" w:rsidR="00987508" w:rsidRPr="003D4ABF" w:rsidRDefault="00987508" w:rsidP="00987508">
            <w:pPr>
              <w:pStyle w:val="TAL"/>
            </w:pPr>
          </w:p>
        </w:tc>
        <w:tc>
          <w:tcPr>
            <w:tcW w:w="1627" w:type="dxa"/>
          </w:tcPr>
          <w:p w14:paraId="16E5431C" w14:textId="77777777" w:rsidR="00987508" w:rsidRPr="003D4ABF" w:rsidRDefault="00987508" w:rsidP="00987508">
            <w:pPr>
              <w:pStyle w:val="TAL"/>
            </w:pPr>
          </w:p>
        </w:tc>
      </w:tr>
      <w:tr w:rsidR="00987508" w:rsidRPr="003D4ABF" w14:paraId="15E0A52E" w14:textId="77777777" w:rsidTr="00987508">
        <w:trPr>
          <w:cantSplit/>
        </w:trPr>
        <w:tc>
          <w:tcPr>
            <w:tcW w:w="1612" w:type="dxa"/>
          </w:tcPr>
          <w:p w14:paraId="2E37E187" w14:textId="77777777" w:rsidR="00987508" w:rsidRPr="003D4ABF" w:rsidRDefault="00987508" w:rsidP="00987508">
            <w:pPr>
              <w:pStyle w:val="TAL"/>
            </w:pPr>
            <w:r w:rsidRPr="003D4ABF">
              <w:t>Packet Delay Budget</w:t>
            </w:r>
          </w:p>
        </w:tc>
        <w:tc>
          <w:tcPr>
            <w:tcW w:w="3278" w:type="dxa"/>
          </w:tcPr>
          <w:p w14:paraId="30D3B94F" w14:textId="77777777" w:rsidR="00987508" w:rsidRPr="003D4ABF" w:rsidRDefault="00987508" w:rsidP="00987508">
            <w:pPr>
              <w:pStyle w:val="TAL"/>
              <w:rPr>
                <w:lang w:eastAsia="ja-JP"/>
              </w:rPr>
            </w:pPr>
            <w:r w:rsidRPr="003D4ABF">
              <w:rPr>
                <w:lang w:eastAsia="ja-JP"/>
              </w:rPr>
              <w:t>The Packet Delay Budget in this Alternative QoS Parameter Set.</w:t>
            </w:r>
          </w:p>
        </w:tc>
        <w:tc>
          <w:tcPr>
            <w:tcW w:w="1364" w:type="dxa"/>
          </w:tcPr>
          <w:p w14:paraId="4578C731" w14:textId="77777777" w:rsidR="00987508" w:rsidRPr="003D4ABF" w:rsidRDefault="00987508" w:rsidP="00987508">
            <w:pPr>
              <w:pStyle w:val="TAL"/>
              <w:rPr>
                <w:szCs w:val="18"/>
              </w:rPr>
            </w:pPr>
          </w:p>
        </w:tc>
        <w:tc>
          <w:tcPr>
            <w:tcW w:w="1748" w:type="dxa"/>
          </w:tcPr>
          <w:p w14:paraId="457E852E" w14:textId="77777777" w:rsidR="00987508" w:rsidRPr="003D4ABF" w:rsidRDefault="00987508" w:rsidP="00987508">
            <w:pPr>
              <w:pStyle w:val="TAL"/>
            </w:pPr>
            <w:r w:rsidRPr="003D4ABF">
              <w:t>Yes</w:t>
            </w:r>
          </w:p>
        </w:tc>
        <w:tc>
          <w:tcPr>
            <w:tcW w:w="1627" w:type="dxa"/>
          </w:tcPr>
          <w:p w14:paraId="21C82282" w14:textId="77777777" w:rsidR="00987508" w:rsidRPr="003D4ABF" w:rsidRDefault="00987508" w:rsidP="00987508">
            <w:pPr>
              <w:pStyle w:val="TAL"/>
            </w:pPr>
            <w:r w:rsidRPr="003D4ABF">
              <w:t>Added</w:t>
            </w:r>
          </w:p>
        </w:tc>
      </w:tr>
      <w:tr w:rsidR="00987508" w:rsidRPr="003D4ABF" w14:paraId="6623DCAA" w14:textId="77777777" w:rsidTr="00987508">
        <w:trPr>
          <w:cantSplit/>
        </w:trPr>
        <w:tc>
          <w:tcPr>
            <w:tcW w:w="1612" w:type="dxa"/>
          </w:tcPr>
          <w:p w14:paraId="662D81EB" w14:textId="77777777" w:rsidR="00987508" w:rsidRPr="003D4ABF" w:rsidRDefault="00987508" w:rsidP="00987508">
            <w:pPr>
              <w:pStyle w:val="TAL"/>
            </w:pPr>
            <w:r w:rsidRPr="003D4ABF">
              <w:t>Packet Error Rate</w:t>
            </w:r>
          </w:p>
        </w:tc>
        <w:tc>
          <w:tcPr>
            <w:tcW w:w="3278" w:type="dxa"/>
          </w:tcPr>
          <w:p w14:paraId="7ADDF4A7" w14:textId="77777777" w:rsidR="00987508" w:rsidRPr="003D4ABF" w:rsidRDefault="00987508" w:rsidP="00987508">
            <w:pPr>
              <w:pStyle w:val="TAL"/>
              <w:rPr>
                <w:lang w:eastAsia="ja-JP"/>
              </w:rPr>
            </w:pPr>
            <w:r w:rsidRPr="003D4ABF">
              <w:rPr>
                <w:lang w:eastAsia="ja-JP"/>
              </w:rPr>
              <w:t>The Packet Error Rate in this Alternative QoS Parameter Set.</w:t>
            </w:r>
          </w:p>
        </w:tc>
        <w:tc>
          <w:tcPr>
            <w:tcW w:w="1364" w:type="dxa"/>
          </w:tcPr>
          <w:p w14:paraId="2FFF942B" w14:textId="77777777" w:rsidR="00987508" w:rsidRPr="003D4ABF" w:rsidRDefault="00987508" w:rsidP="00987508">
            <w:pPr>
              <w:pStyle w:val="TAL"/>
              <w:rPr>
                <w:szCs w:val="18"/>
              </w:rPr>
            </w:pPr>
          </w:p>
        </w:tc>
        <w:tc>
          <w:tcPr>
            <w:tcW w:w="1748" w:type="dxa"/>
          </w:tcPr>
          <w:p w14:paraId="7AE405DE" w14:textId="77777777" w:rsidR="00987508" w:rsidRPr="003D4ABF" w:rsidRDefault="00987508" w:rsidP="00987508">
            <w:pPr>
              <w:pStyle w:val="TAL"/>
            </w:pPr>
            <w:r w:rsidRPr="003D4ABF">
              <w:t>Yes</w:t>
            </w:r>
          </w:p>
        </w:tc>
        <w:tc>
          <w:tcPr>
            <w:tcW w:w="1627" w:type="dxa"/>
          </w:tcPr>
          <w:p w14:paraId="18C20418" w14:textId="77777777" w:rsidR="00987508" w:rsidRPr="003D4ABF" w:rsidRDefault="00987508" w:rsidP="00987508">
            <w:pPr>
              <w:pStyle w:val="TAL"/>
            </w:pPr>
            <w:r w:rsidRPr="003D4ABF">
              <w:t>Added</w:t>
            </w:r>
          </w:p>
        </w:tc>
      </w:tr>
      <w:tr w:rsidR="00987508" w:rsidRPr="003D4ABF" w14:paraId="1640A7D3" w14:textId="77777777" w:rsidTr="00987508">
        <w:trPr>
          <w:cantSplit/>
        </w:trPr>
        <w:tc>
          <w:tcPr>
            <w:tcW w:w="1612" w:type="dxa"/>
          </w:tcPr>
          <w:p w14:paraId="08D55EB2" w14:textId="77777777" w:rsidR="00987508" w:rsidRPr="003D4ABF" w:rsidRDefault="00987508" w:rsidP="00987508">
            <w:pPr>
              <w:pStyle w:val="TAL"/>
            </w:pPr>
            <w:r w:rsidRPr="003D4ABF">
              <w:t>UL-guaranteed bitrate</w:t>
            </w:r>
          </w:p>
        </w:tc>
        <w:tc>
          <w:tcPr>
            <w:tcW w:w="3278" w:type="dxa"/>
          </w:tcPr>
          <w:p w14:paraId="7C9E8C95" w14:textId="77777777" w:rsidR="00987508" w:rsidRPr="003D4ABF" w:rsidRDefault="00987508" w:rsidP="00987508">
            <w:pPr>
              <w:pStyle w:val="TAL"/>
              <w:rPr>
                <w:lang w:eastAsia="ja-JP"/>
              </w:rPr>
            </w:pPr>
            <w:r w:rsidRPr="003D4ABF">
              <w:rPr>
                <w:lang w:eastAsia="ja-JP"/>
              </w:rPr>
              <w:t>The uplink guaranteed bitrate in this Alternative QoS Parameter Set.</w:t>
            </w:r>
          </w:p>
        </w:tc>
        <w:tc>
          <w:tcPr>
            <w:tcW w:w="1364" w:type="dxa"/>
          </w:tcPr>
          <w:p w14:paraId="698419A0" w14:textId="77777777" w:rsidR="00987508" w:rsidRPr="003D4ABF" w:rsidRDefault="00987508" w:rsidP="00987508">
            <w:pPr>
              <w:pStyle w:val="TAL"/>
              <w:rPr>
                <w:szCs w:val="18"/>
              </w:rPr>
            </w:pPr>
          </w:p>
        </w:tc>
        <w:tc>
          <w:tcPr>
            <w:tcW w:w="1748" w:type="dxa"/>
          </w:tcPr>
          <w:p w14:paraId="0BD805BD" w14:textId="77777777" w:rsidR="00987508" w:rsidRPr="003D4ABF" w:rsidRDefault="00987508" w:rsidP="00987508">
            <w:pPr>
              <w:pStyle w:val="TAL"/>
            </w:pPr>
            <w:r w:rsidRPr="003D4ABF">
              <w:t>Yes</w:t>
            </w:r>
          </w:p>
        </w:tc>
        <w:tc>
          <w:tcPr>
            <w:tcW w:w="1627" w:type="dxa"/>
          </w:tcPr>
          <w:p w14:paraId="7960EBBD" w14:textId="77777777" w:rsidR="00987508" w:rsidRPr="003D4ABF" w:rsidRDefault="00987508" w:rsidP="00987508">
            <w:pPr>
              <w:pStyle w:val="TAL"/>
            </w:pPr>
            <w:r w:rsidRPr="003D4ABF">
              <w:t>Added</w:t>
            </w:r>
          </w:p>
        </w:tc>
      </w:tr>
      <w:tr w:rsidR="00987508" w:rsidRPr="003D4ABF" w14:paraId="480864C7" w14:textId="77777777" w:rsidTr="00987508">
        <w:trPr>
          <w:cantSplit/>
        </w:trPr>
        <w:tc>
          <w:tcPr>
            <w:tcW w:w="1612" w:type="dxa"/>
          </w:tcPr>
          <w:p w14:paraId="49730E5D" w14:textId="77777777" w:rsidR="00987508" w:rsidRPr="003D4ABF" w:rsidRDefault="00987508" w:rsidP="00987508">
            <w:pPr>
              <w:pStyle w:val="TAL"/>
            </w:pPr>
            <w:r w:rsidRPr="003D4ABF">
              <w:t>DL-guaranteed bitrate</w:t>
            </w:r>
          </w:p>
        </w:tc>
        <w:tc>
          <w:tcPr>
            <w:tcW w:w="3278" w:type="dxa"/>
          </w:tcPr>
          <w:p w14:paraId="5DFACEEA" w14:textId="77777777" w:rsidR="00987508" w:rsidRPr="003D4ABF" w:rsidRDefault="00987508" w:rsidP="00987508">
            <w:pPr>
              <w:pStyle w:val="TAL"/>
              <w:rPr>
                <w:lang w:eastAsia="ja-JP"/>
              </w:rPr>
            </w:pPr>
            <w:r w:rsidRPr="003D4ABF">
              <w:rPr>
                <w:lang w:eastAsia="ja-JP"/>
              </w:rPr>
              <w:t>The downlink guaranteed bitrate in this Alternative QoS Parameter Set.</w:t>
            </w:r>
          </w:p>
        </w:tc>
        <w:tc>
          <w:tcPr>
            <w:tcW w:w="1364" w:type="dxa"/>
          </w:tcPr>
          <w:p w14:paraId="79E0CBA2" w14:textId="77777777" w:rsidR="00987508" w:rsidRPr="003D4ABF" w:rsidRDefault="00987508" w:rsidP="00987508">
            <w:pPr>
              <w:pStyle w:val="TAL"/>
              <w:rPr>
                <w:szCs w:val="18"/>
              </w:rPr>
            </w:pPr>
          </w:p>
        </w:tc>
        <w:tc>
          <w:tcPr>
            <w:tcW w:w="1748" w:type="dxa"/>
          </w:tcPr>
          <w:p w14:paraId="3FF103E2" w14:textId="77777777" w:rsidR="00987508" w:rsidRPr="003D4ABF" w:rsidRDefault="00987508" w:rsidP="00987508">
            <w:pPr>
              <w:pStyle w:val="TAL"/>
            </w:pPr>
            <w:r w:rsidRPr="003D4ABF">
              <w:t>Yes</w:t>
            </w:r>
          </w:p>
        </w:tc>
        <w:tc>
          <w:tcPr>
            <w:tcW w:w="1627" w:type="dxa"/>
          </w:tcPr>
          <w:p w14:paraId="1C2EBCA9" w14:textId="77777777" w:rsidR="00987508" w:rsidRPr="003D4ABF" w:rsidRDefault="00987508" w:rsidP="00987508">
            <w:pPr>
              <w:pStyle w:val="TAL"/>
            </w:pPr>
            <w:r w:rsidRPr="003D4ABF">
              <w:t>Added</w:t>
            </w:r>
          </w:p>
        </w:tc>
      </w:tr>
      <w:tr w:rsidR="00987508" w:rsidRPr="003D4ABF" w14:paraId="2232B4F1" w14:textId="77777777" w:rsidTr="00987508">
        <w:trPr>
          <w:cantSplit/>
        </w:trPr>
        <w:tc>
          <w:tcPr>
            <w:tcW w:w="1612" w:type="dxa"/>
          </w:tcPr>
          <w:p w14:paraId="050F07C7" w14:textId="77777777" w:rsidR="00987508" w:rsidRPr="003D4ABF" w:rsidRDefault="00987508" w:rsidP="00987508">
            <w:pPr>
              <w:pStyle w:val="TAL"/>
              <w:rPr>
                <w:b/>
              </w:rPr>
            </w:pPr>
            <w:r w:rsidRPr="003D4ABF">
              <w:rPr>
                <w:b/>
              </w:rPr>
              <w:t>TSC Assistance Container</w:t>
            </w:r>
          </w:p>
        </w:tc>
        <w:tc>
          <w:tcPr>
            <w:tcW w:w="3278" w:type="dxa"/>
          </w:tcPr>
          <w:p w14:paraId="2CAA1CD5" w14:textId="77777777" w:rsidR="00987508" w:rsidRPr="00C141A6" w:rsidRDefault="00987508" w:rsidP="00987508">
            <w:pPr>
              <w:pStyle w:val="TAL"/>
              <w:rPr>
                <w:rFonts w:eastAsia="MS Mincho"/>
                <w:i/>
                <w:lang w:eastAsia="ja-JP"/>
              </w:rPr>
            </w:pPr>
            <w:r w:rsidRPr="003D4ABF">
              <w:rPr>
                <w:i/>
                <w:lang w:eastAsia="ja-JP"/>
              </w:rPr>
              <w:t>This part defines parameters provided by TSN AF or TSCTSF. The parameters are defined in clause 5.27.2 of TS 23.501 [2].</w:t>
            </w:r>
          </w:p>
        </w:tc>
        <w:tc>
          <w:tcPr>
            <w:tcW w:w="1364" w:type="dxa"/>
          </w:tcPr>
          <w:p w14:paraId="1520F26B" w14:textId="77777777" w:rsidR="00987508" w:rsidRPr="003D4ABF" w:rsidRDefault="00987508" w:rsidP="00987508">
            <w:pPr>
              <w:pStyle w:val="TAL"/>
              <w:rPr>
                <w:szCs w:val="18"/>
              </w:rPr>
            </w:pPr>
          </w:p>
        </w:tc>
        <w:tc>
          <w:tcPr>
            <w:tcW w:w="1748" w:type="dxa"/>
          </w:tcPr>
          <w:p w14:paraId="2C00C0F3" w14:textId="77777777" w:rsidR="00987508" w:rsidRPr="003D4ABF" w:rsidRDefault="00987508" w:rsidP="00987508">
            <w:pPr>
              <w:pStyle w:val="TAL"/>
            </w:pPr>
            <w:r w:rsidRPr="003D4ABF">
              <w:t>No</w:t>
            </w:r>
          </w:p>
        </w:tc>
        <w:tc>
          <w:tcPr>
            <w:tcW w:w="1627" w:type="dxa"/>
          </w:tcPr>
          <w:p w14:paraId="33F6E818" w14:textId="77777777" w:rsidR="00987508" w:rsidRPr="003D4ABF" w:rsidRDefault="00987508" w:rsidP="00987508">
            <w:pPr>
              <w:pStyle w:val="TAL"/>
            </w:pPr>
            <w:r w:rsidRPr="003D4ABF">
              <w:t>Added</w:t>
            </w:r>
          </w:p>
        </w:tc>
      </w:tr>
      <w:tr w:rsidR="00987508" w:rsidRPr="003D4ABF" w14:paraId="0B9224A1" w14:textId="77777777" w:rsidTr="00987508">
        <w:trPr>
          <w:cantSplit/>
          <w:ins w:id="73" w:author="vivo" w:date="2023-01-08T22:04:00Z"/>
        </w:trPr>
        <w:tc>
          <w:tcPr>
            <w:tcW w:w="1612" w:type="dxa"/>
          </w:tcPr>
          <w:p w14:paraId="0E543B53" w14:textId="77777777" w:rsidR="00987508" w:rsidRPr="00987508" w:rsidRDefault="00987508" w:rsidP="00987508">
            <w:pPr>
              <w:pStyle w:val="TAL"/>
              <w:rPr>
                <w:ins w:id="74" w:author="vivo" w:date="2023-01-08T22:04:00Z"/>
                <w:b/>
              </w:rPr>
            </w:pPr>
            <w:ins w:id="75" w:author="vivo" w:date="2023-01-08T22:05:00Z">
              <w:r w:rsidRPr="00873365">
                <w:rPr>
                  <w:b/>
                </w:rPr>
                <w:t>Traffic Characteristics Information</w:t>
              </w:r>
            </w:ins>
          </w:p>
        </w:tc>
        <w:tc>
          <w:tcPr>
            <w:tcW w:w="3278" w:type="dxa"/>
          </w:tcPr>
          <w:p w14:paraId="5074945A" w14:textId="77777777" w:rsidR="00987508" w:rsidRPr="003D4ABF" w:rsidRDefault="00987508" w:rsidP="00987508">
            <w:pPr>
              <w:pStyle w:val="TAL"/>
              <w:rPr>
                <w:ins w:id="76" w:author="vivo" w:date="2023-01-08T22:04:00Z"/>
                <w:i/>
                <w:lang w:eastAsia="ja-JP"/>
              </w:rPr>
            </w:pPr>
            <w:ins w:id="77" w:author="vivo" w:date="2023-01-08T22:06:00Z">
              <w:r w:rsidRPr="003D4ABF">
                <w:rPr>
                  <w:i/>
                  <w:lang w:eastAsia="ja-JP"/>
                </w:rPr>
                <w:t>This part defines parameters provided by AF are defined in clause 5.</w:t>
              </w:r>
              <w:r>
                <w:rPr>
                  <w:i/>
                  <w:lang w:eastAsia="ja-JP"/>
                </w:rPr>
                <w:t>37.X</w:t>
              </w:r>
              <w:r w:rsidRPr="003D4ABF">
                <w:rPr>
                  <w:i/>
                  <w:lang w:eastAsia="ja-JP"/>
                </w:rPr>
                <w:t xml:space="preserve"> of TS 23.501 [2]. </w:t>
              </w:r>
            </w:ins>
          </w:p>
        </w:tc>
        <w:tc>
          <w:tcPr>
            <w:tcW w:w="1364" w:type="dxa"/>
          </w:tcPr>
          <w:p w14:paraId="236C1930" w14:textId="77777777" w:rsidR="00987508" w:rsidRPr="003D4ABF" w:rsidRDefault="00987508" w:rsidP="00987508">
            <w:pPr>
              <w:pStyle w:val="TAL"/>
              <w:rPr>
                <w:ins w:id="78" w:author="vivo" w:date="2023-01-08T22:04:00Z"/>
                <w:szCs w:val="18"/>
              </w:rPr>
            </w:pPr>
          </w:p>
        </w:tc>
        <w:tc>
          <w:tcPr>
            <w:tcW w:w="1748" w:type="dxa"/>
          </w:tcPr>
          <w:p w14:paraId="050F0DC6" w14:textId="77777777" w:rsidR="00987508" w:rsidRPr="003D4ABF" w:rsidRDefault="00987508" w:rsidP="00987508">
            <w:pPr>
              <w:pStyle w:val="TAL"/>
              <w:rPr>
                <w:ins w:id="79" w:author="vivo" w:date="2023-01-08T22:04:00Z"/>
              </w:rPr>
            </w:pPr>
            <w:ins w:id="80" w:author="vivo" w:date="2023-01-08T22:35:00Z">
              <w:r w:rsidRPr="003D4ABF">
                <w:t>No</w:t>
              </w:r>
            </w:ins>
          </w:p>
        </w:tc>
        <w:tc>
          <w:tcPr>
            <w:tcW w:w="1627" w:type="dxa"/>
          </w:tcPr>
          <w:p w14:paraId="2D901569" w14:textId="77777777" w:rsidR="00987508" w:rsidRPr="003D4ABF" w:rsidRDefault="00987508" w:rsidP="00987508">
            <w:pPr>
              <w:pStyle w:val="TAL"/>
              <w:rPr>
                <w:ins w:id="81" w:author="vivo" w:date="2023-01-08T22:04:00Z"/>
              </w:rPr>
            </w:pPr>
            <w:ins w:id="82" w:author="vivo" w:date="2023-01-08T22:35:00Z">
              <w:r w:rsidRPr="003D4ABF">
                <w:t>Added</w:t>
              </w:r>
            </w:ins>
          </w:p>
        </w:tc>
      </w:tr>
      <w:tr w:rsidR="00987508" w14:paraId="0BA4B247" w14:textId="77777777" w:rsidTr="00987508">
        <w:trPr>
          <w:cantSplit/>
          <w:ins w:id="83" w:author="vivo2" w:date="2023-02-10T16:14:00Z"/>
        </w:trPr>
        <w:tc>
          <w:tcPr>
            <w:tcW w:w="1612" w:type="dxa"/>
            <w:tcBorders>
              <w:top w:val="single" w:sz="4" w:space="0" w:color="auto"/>
              <w:left w:val="single" w:sz="4" w:space="0" w:color="auto"/>
              <w:bottom w:val="single" w:sz="4" w:space="0" w:color="auto"/>
              <w:right w:val="single" w:sz="4" w:space="0" w:color="auto"/>
            </w:tcBorders>
          </w:tcPr>
          <w:p w14:paraId="11298696" w14:textId="77777777" w:rsidR="00987508" w:rsidRPr="00873365" w:rsidRDefault="00987508" w:rsidP="00987508">
            <w:pPr>
              <w:pStyle w:val="TAL"/>
              <w:rPr>
                <w:ins w:id="84" w:author="vivo2" w:date="2023-02-10T16:14:00Z"/>
                <w:b/>
                <w:highlight w:val="yellow"/>
              </w:rPr>
            </w:pPr>
            <w:ins w:id="85" w:author="vivo2" w:date="2023-02-10T16:14:00Z">
              <w:r w:rsidRPr="00873365">
                <w:rPr>
                  <w:b/>
                  <w:highlight w:val="yellow"/>
                  <w:lang w:eastAsia="zh-CN"/>
                </w:rPr>
                <w:t>Traffic Characteristics Monitoring</w:t>
              </w:r>
            </w:ins>
          </w:p>
        </w:tc>
        <w:tc>
          <w:tcPr>
            <w:tcW w:w="3278" w:type="dxa"/>
            <w:tcBorders>
              <w:top w:val="single" w:sz="4" w:space="0" w:color="auto"/>
              <w:left w:val="single" w:sz="4" w:space="0" w:color="auto"/>
              <w:bottom w:val="single" w:sz="4" w:space="0" w:color="auto"/>
              <w:right w:val="single" w:sz="4" w:space="0" w:color="auto"/>
            </w:tcBorders>
          </w:tcPr>
          <w:p w14:paraId="011CEDCE" w14:textId="77777777" w:rsidR="00987508" w:rsidRPr="00873365" w:rsidRDefault="00987508" w:rsidP="00987508">
            <w:pPr>
              <w:pStyle w:val="TAL"/>
              <w:rPr>
                <w:ins w:id="86" w:author="vivo2" w:date="2023-02-10T16:14:00Z"/>
                <w:i/>
                <w:highlight w:val="yellow"/>
                <w:lang w:eastAsia="ja-JP"/>
              </w:rPr>
            </w:pPr>
            <w:ins w:id="87" w:author="vivo2" w:date="2023-02-10T16:14:00Z">
              <w:r w:rsidRPr="00873365">
                <w:rPr>
                  <w:i/>
                  <w:highlight w:val="yellow"/>
                  <w:lang w:eastAsia="zh-CN"/>
                </w:rPr>
                <w:t xml:space="preserve">This part describes traffic characteristics required for monitoring </w:t>
              </w:r>
            </w:ins>
          </w:p>
        </w:tc>
        <w:tc>
          <w:tcPr>
            <w:tcW w:w="1364" w:type="dxa"/>
            <w:tcBorders>
              <w:top w:val="single" w:sz="4" w:space="0" w:color="auto"/>
              <w:left w:val="single" w:sz="4" w:space="0" w:color="auto"/>
              <w:bottom w:val="single" w:sz="4" w:space="0" w:color="auto"/>
              <w:right w:val="single" w:sz="4" w:space="0" w:color="auto"/>
            </w:tcBorders>
          </w:tcPr>
          <w:p w14:paraId="4DDBABFC" w14:textId="77777777" w:rsidR="00987508" w:rsidRPr="00873365" w:rsidRDefault="00987508" w:rsidP="00987508">
            <w:pPr>
              <w:pStyle w:val="TAL"/>
              <w:rPr>
                <w:ins w:id="88" w:author="vivo2" w:date="2023-02-10T16:14:00Z"/>
                <w:szCs w:val="18"/>
                <w:highlight w:val="yellow"/>
                <w:lang w:eastAsia="en-GB"/>
              </w:rPr>
            </w:pPr>
          </w:p>
        </w:tc>
        <w:tc>
          <w:tcPr>
            <w:tcW w:w="1748" w:type="dxa"/>
            <w:tcBorders>
              <w:top w:val="single" w:sz="4" w:space="0" w:color="auto"/>
              <w:left w:val="single" w:sz="4" w:space="0" w:color="auto"/>
              <w:bottom w:val="single" w:sz="4" w:space="0" w:color="auto"/>
              <w:right w:val="single" w:sz="4" w:space="0" w:color="auto"/>
            </w:tcBorders>
          </w:tcPr>
          <w:p w14:paraId="7F61CC91" w14:textId="77777777" w:rsidR="00987508" w:rsidRPr="00873365" w:rsidRDefault="00987508" w:rsidP="00987508">
            <w:pPr>
              <w:pStyle w:val="TAL"/>
              <w:rPr>
                <w:ins w:id="89" w:author="vivo2" w:date="2023-02-10T16:14:00Z"/>
                <w:highlight w:val="yellow"/>
              </w:rPr>
            </w:pPr>
          </w:p>
        </w:tc>
        <w:tc>
          <w:tcPr>
            <w:tcW w:w="1627" w:type="dxa"/>
            <w:tcBorders>
              <w:top w:val="single" w:sz="4" w:space="0" w:color="auto"/>
              <w:left w:val="single" w:sz="4" w:space="0" w:color="auto"/>
              <w:bottom w:val="single" w:sz="4" w:space="0" w:color="auto"/>
              <w:right w:val="single" w:sz="4" w:space="0" w:color="auto"/>
            </w:tcBorders>
          </w:tcPr>
          <w:p w14:paraId="65F1E32A" w14:textId="77777777" w:rsidR="00987508" w:rsidRPr="00873365" w:rsidRDefault="00987508" w:rsidP="00987508">
            <w:pPr>
              <w:pStyle w:val="TAL"/>
              <w:rPr>
                <w:ins w:id="90" w:author="vivo2" w:date="2023-02-10T16:14:00Z"/>
                <w:highlight w:val="yellow"/>
              </w:rPr>
            </w:pPr>
          </w:p>
        </w:tc>
      </w:tr>
      <w:tr w:rsidR="00987508" w14:paraId="62B5C48E" w14:textId="77777777" w:rsidTr="00987508">
        <w:trPr>
          <w:cantSplit/>
          <w:ins w:id="91" w:author="vivo2" w:date="2023-02-10T16:14:00Z"/>
        </w:trPr>
        <w:tc>
          <w:tcPr>
            <w:tcW w:w="1612" w:type="dxa"/>
            <w:tcBorders>
              <w:top w:val="single" w:sz="4" w:space="0" w:color="auto"/>
              <w:left w:val="single" w:sz="4" w:space="0" w:color="auto"/>
              <w:bottom w:val="single" w:sz="4" w:space="0" w:color="auto"/>
              <w:right w:val="single" w:sz="4" w:space="0" w:color="auto"/>
            </w:tcBorders>
          </w:tcPr>
          <w:p w14:paraId="48581679" w14:textId="77777777" w:rsidR="00987508" w:rsidRPr="00873365" w:rsidRDefault="00987508" w:rsidP="00987508">
            <w:pPr>
              <w:pStyle w:val="TAL"/>
              <w:rPr>
                <w:ins w:id="92" w:author="vivo2" w:date="2023-02-10T16:14:00Z"/>
                <w:b/>
                <w:highlight w:val="yellow"/>
              </w:rPr>
            </w:pPr>
            <w:ins w:id="93" w:author="vivo2" w:date="2023-02-10T16:14:00Z">
              <w:r w:rsidRPr="00873365">
                <w:rPr>
                  <w:highlight w:val="yellow"/>
                  <w:lang w:eastAsia="zh-CN"/>
                </w:rPr>
                <w:t>Traffic Characteristics to be monitored</w:t>
              </w:r>
            </w:ins>
          </w:p>
        </w:tc>
        <w:tc>
          <w:tcPr>
            <w:tcW w:w="3278" w:type="dxa"/>
            <w:tcBorders>
              <w:top w:val="single" w:sz="4" w:space="0" w:color="auto"/>
              <w:left w:val="single" w:sz="4" w:space="0" w:color="auto"/>
              <w:bottom w:val="single" w:sz="4" w:space="0" w:color="auto"/>
              <w:right w:val="single" w:sz="4" w:space="0" w:color="auto"/>
            </w:tcBorders>
          </w:tcPr>
          <w:p w14:paraId="76630123" w14:textId="77777777" w:rsidR="00987508" w:rsidRPr="00873365" w:rsidRDefault="00987508" w:rsidP="00987508">
            <w:pPr>
              <w:pStyle w:val="TAL"/>
              <w:rPr>
                <w:ins w:id="94" w:author="vivo2" w:date="2023-02-10T16:14:00Z"/>
                <w:i/>
                <w:highlight w:val="yellow"/>
                <w:lang w:eastAsia="ja-JP"/>
              </w:rPr>
            </w:pPr>
            <w:ins w:id="95" w:author="vivo2" w:date="2023-02-10T16:14:00Z">
              <w:r w:rsidRPr="00873365">
                <w:rPr>
                  <w:highlight w:val="yellow"/>
                  <w:lang w:eastAsia="zh-CN"/>
                </w:rPr>
                <w:t xml:space="preserve">Periodicity, or jitter information associated with DL </w:t>
              </w:r>
              <w:proofErr w:type="gramStart"/>
              <w:r w:rsidRPr="00873365">
                <w:rPr>
                  <w:highlight w:val="yellow"/>
                  <w:lang w:eastAsia="zh-CN"/>
                </w:rPr>
                <w:t>Periodicity .</w:t>
              </w:r>
              <w:proofErr w:type="gramEnd"/>
              <w:r w:rsidRPr="00873365">
                <w:rPr>
                  <w:highlight w:val="yellow"/>
                  <w:lang w:eastAsia="zh-CN"/>
                </w:rPr>
                <w:t xml:space="preserve"> </w:t>
              </w:r>
            </w:ins>
          </w:p>
        </w:tc>
        <w:tc>
          <w:tcPr>
            <w:tcW w:w="1364" w:type="dxa"/>
            <w:tcBorders>
              <w:top w:val="single" w:sz="4" w:space="0" w:color="auto"/>
              <w:left w:val="single" w:sz="4" w:space="0" w:color="auto"/>
              <w:bottom w:val="single" w:sz="4" w:space="0" w:color="auto"/>
              <w:right w:val="single" w:sz="4" w:space="0" w:color="auto"/>
            </w:tcBorders>
          </w:tcPr>
          <w:p w14:paraId="4F2F8C1B" w14:textId="77777777" w:rsidR="00987508" w:rsidRPr="00873365" w:rsidRDefault="00987508" w:rsidP="00987508">
            <w:pPr>
              <w:pStyle w:val="TAL"/>
              <w:rPr>
                <w:ins w:id="96" w:author="vivo2" w:date="2023-02-10T16:14:00Z"/>
                <w:szCs w:val="18"/>
                <w:highlight w:val="yellow"/>
                <w:lang w:eastAsia="en-GB"/>
              </w:rPr>
            </w:pPr>
          </w:p>
        </w:tc>
        <w:tc>
          <w:tcPr>
            <w:tcW w:w="1748" w:type="dxa"/>
            <w:tcBorders>
              <w:top w:val="single" w:sz="4" w:space="0" w:color="auto"/>
              <w:left w:val="single" w:sz="4" w:space="0" w:color="auto"/>
              <w:bottom w:val="single" w:sz="4" w:space="0" w:color="auto"/>
              <w:right w:val="single" w:sz="4" w:space="0" w:color="auto"/>
            </w:tcBorders>
          </w:tcPr>
          <w:p w14:paraId="6E1ED354" w14:textId="77777777" w:rsidR="00987508" w:rsidRPr="00873365" w:rsidRDefault="00987508" w:rsidP="00987508">
            <w:pPr>
              <w:pStyle w:val="TAL"/>
              <w:rPr>
                <w:ins w:id="97" w:author="vivo2" w:date="2023-02-10T16:14:00Z"/>
                <w:highlight w:val="yellow"/>
              </w:rPr>
            </w:pPr>
            <w:ins w:id="98" w:author="vivo2" w:date="2023-02-10T16:14:00Z">
              <w:r w:rsidRPr="00873365">
                <w:rPr>
                  <w:highlight w:val="yellow"/>
                  <w:lang w:eastAsia="zh-CN"/>
                </w:rPr>
                <w:t>Yes</w:t>
              </w:r>
            </w:ins>
          </w:p>
        </w:tc>
        <w:tc>
          <w:tcPr>
            <w:tcW w:w="1627" w:type="dxa"/>
            <w:tcBorders>
              <w:top w:val="single" w:sz="4" w:space="0" w:color="auto"/>
              <w:left w:val="single" w:sz="4" w:space="0" w:color="auto"/>
              <w:bottom w:val="single" w:sz="4" w:space="0" w:color="auto"/>
              <w:right w:val="single" w:sz="4" w:space="0" w:color="auto"/>
            </w:tcBorders>
          </w:tcPr>
          <w:p w14:paraId="2F9E3075" w14:textId="77777777" w:rsidR="00987508" w:rsidRPr="00873365" w:rsidRDefault="00987508" w:rsidP="00987508">
            <w:pPr>
              <w:pStyle w:val="TAL"/>
              <w:rPr>
                <w:ins w:id="99" w:author="vivo2" w:date="2023-02-10T16:14:00Z"/>
                <w:highlight w:val="yellow"/>
              </w:rPr>
            </w:pPr>
            <w:ins w:id="100" w:author="vivo2" w:date="2023-02-10T16:14:00Z">
              <w:r w:rsidRPr="00873365">
                <w:rPr>
                  <w:highlight w:val="yellow"/>
                  <w:lang w:eastAsia="zh-CN"/>
                </w:rPr>
                <w:t>Added</w:t>
              </w:r>
            </w:ins>
          </w:p>
        </w:tc>
      </w:tr>
      <w:tr w:rsidR="00987508" w14:paraId="6CDF9062" w14:textId="77777777" w:rsidTr="00987508">
        <w:trPr>
          <w:cantSplit/>
          <w:ins w:id="101" w:author="vivo2" w:date="2023-02-10T16:14:00Z"/>
        </w:trPr>
        <w:tc>
          <w:tcPr>
            <w:tcW w:w="1612" w:type="dxa"/>
            <w:tcBorders>
              <w:top w:val="single" w:sz="4" w:space="0" w:color="auto"/>
              <w:left w:val="single" w:sz="4" w:space="0" w:color="auto"/>
              <w:bottom w:val="single" w:sz="4" w:space="0" w:color="auto"/>
              <w:right w:val="single" w:sz="4" w:space="0" w:color="auto"/>
            </w:tcBorders>
          </w:tcPr>
          <w:p w14:paraId="7242636F" w14:textId="77777777" w:rsidR="00987508" w:rsidRPr="00873365" w:rsidRDefault="00987508" w:rsidP="00987508">
            <w:pPr>
              <w:pStyle w:val="TAL"/>
              <w:rPr>
                <w:ins w:id="102" w:author="vivo2" w:date="2023-02-10T16:14:00Z"/>
                <w:b/>
                <w:highlight w:val="yellow"/>
              </w:rPr>
            </w:pPr>
            <w:ins w:id="103" w:author="vivo2" w:date="2023-02-10T16:14:00Z">
              <w:r w:rsidRPr="00873365">
                <w:rPr>
                  <w:highlight w:val="yellow"/>
                  <w:lang w:eastAsia="zh-CN"/>
                </w:rPr>
                <w:t>Reporting condition</w:t>
              </w:r>
            </w:ins>
          </w:p>
        </w:tc>
        <w:tc>
          <w:tcPr>
            <w:tcW w:w="3278" w:type="dxa"/>
            <w:tcBorders>
              <w:top w:val="single" w:sz="4" w:space="0" w:color="auto"/>
              <w:left w:val="single" w:sz="4" w:space="0" w:color="auto"/>
              <w:bottom w:val="single" w:sz="4" w:space="0" w:color="auto"/>
              <w:right w:val="single" w:sz="4" w:space="0" w:color="auto"/>
            </w:tcBorders>
          </w:tcPr>
          <w:p w14:paraId="77ED9015" w14:textId="77777777" w:rsidR="00987508" w:rsidRPr="00873365" w:rsidRDefault="00987508" w:rsidP="00987508">
            <w:pPr>
              <w:pStyle w:val="TAL"/>
              <w:rPr>
                <w:ins w:id="104" w:author="vivo2" w:date="2023-02-10T16:14:00Z"/>
                <w:i/>
                <w:highlight w:val="yellow"/>
                <w:lang w:eastAsia="ja-JP"/>
              </w:rPr>
            </w:pPr>
            <w:ins w:id="105" w:author="vivo2" w:date="2023-02-10T16:14:00Z">
              <w:r w:rsidRPr="00873365">
                <w:rPr>
                  <w:highlight w:val="yellow"/>
                  <w:lang w:eastAsia="zh-CN"/>
                </w:rPr>
                <w:t>Defines the condition for the reporting, such as event triggered or periodic,</w:t>
              </w:r>
              <w:r w:rsidRPr="00873365">
                <w:rPr>
                  <w:highlight w:val="yellow"/>
                </w:rPr>
                <w:t xml:space="preserve"> frequency</w:t>
              </w:r>
              <w:r w:rsidRPr="00873365">
                <w:rPr>
                  <w:highlight w:val="yellow"/>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6FBD7215" w14:textId="77777777" w:rsidR="00987508" w:rsidRPr="00873365" w:rsidRDefault="00987508" w:rsidP="00987508">
            <w:pPr>
              <w:pStyle w:val="TAL"/>
              <w:rPr>
                <w:ins w:id="106" w:author="vivo2" w:date="2023-02-10T16:14:00Z"/>
                <w:szCs w:val="18"/>
                <w:highlight w:val="yellow"/>
                <w:lang w:eastAsia="en-GB"/>
              </w:rPr>
            </w:pPr>
          </w:p>
        </w:tc>
        <w:tc>
          <w:tcPr>
            <w:tcW w:w="1748" w:type="dxa"/>
            <w:tcBorders>
              <w:top w:val="single" w:sz="4" w:space="0" w:color="auto"/>
              <w:left w:val="single" w:sz="4" w:space="0" w:color="auto"/>
              <w:bottom w:val="single" w:sz="4" w:space="0" w:color="auto"/>
              <w:right w:val="single" w:sz="4" w:space="0" w:color="auto"/>
            </w:tcBorders>
          </w:tcPr>
          <w:p w14:paraId="51CE8497" w14:textId="77777777" w:rsidR="00987508" w:rsidRPr="00873365" w:rsidRDefault="00987508" w:rsidP="00987508">
            <w:pPr>
              <w:pStyle w:val="TAL"/>
              <w:rPr>
                <w:ins w:id="107" w:author="vivo2" w:date="2023-02-10T16:14:00Z"/>
                <w:highlight w:val="yellow"/>
              </w:rPr>
            </w:pPr>
            <w:ins w:id="108" w:author="vivo2" w:date="2023-02-10T16:14:00Z">
              <w:r w:rsidRPr="00873365">
                <w:rPr>
                  <w:highlight w:val="yellow"/>
                  <w:lang w:eastAsia="zh-CN"/>
                </w:rPr>
                <w:t xml:space="preserve">Yes </w:t>
              </w:r>
            </w:ins>
          </w:p>
        </w:tc>
        <w:tc>
          <w:tcPr>
            <w:tcW w:w="1627" w:type="dxa"/>
            <w:tcBorders>
              <w:top w:val="single" w:sz="4" w:space="0" w:color="auto"/>
              <w:left w:val="single" w:sz="4" w:space="0" w:color="auto"/>
              <w:bottom w:val="single" w:sz="4" w:space="0" w:color="auto"/>
              <w:right w:val="single" w:sz="4" w:space="0" w:color="auto"/>
            </w:tcBorders>
          </w:tcPr>
          <w:p w14:paraId="7AC18385" w14:textId="77777777" w:rsidR="00987508" w:rsidRPr="00873365" w:rsidRDefault="00987508" w:rsidP="00987508">
            <w:pPr>
              <w:pStyle w:val="TAL"/>
              <w:rPr>
                <w:ins w:id="109" w:author="vivo2" w:date="2023-02-10T16:14:00Z"/>
                <w:highlight w:val="yellow"/>
              </w:rPr>
            </w:pPr>
            <w:ins w:id="110" w:author="vivo2" w:date="2023-02-10T16:14:00Z">
              <w:r w:rsidRPr="00873365">
                <w:rPr>
                  <w:highlight w:val="yellow"/>
                  <w:lang w:eastAsia="zh-CN"/>
                </w:rPr>
                <w:t>Added</w:t>
              </w:r>
            </w:ins>
          </w:p>
        </w:tc>
      </w:tr>
      <w:tr w:rsidR="00987508" w:rsidRPr="003D4ABF" w14:paraId="17EC8A4A" w14:textId="77777777" w:rsidTr="00987508">
        <w:trPr>
          <w:cantSplit/>
        </w:trPr>
        <w:tc>
          <w:tcPr>
            <w:tcW w:w="1612" w:type="dxa"/>
          </w:tcPr>
          <w:p w14:paraId="0093F2E8" w14:textId="77777777" w:rsidR="00987508" w:rsidRPr="003D4ABF" w:rsidRDefault="00987508" w:rsidP="00987508">
            <w:pPr>
              <w:pStyle w:val="TAL"/>
              <w:rPr>
                <w:b/>
              </w:rPr>
            </w:pPr>
            <w:r w:rsidRPr="003D4ABF">
              <w:rPr>
                <w:b/>
              </w:rPr>
              <w:t>Downlink Data Notification Control</w:t>
            </w:r>
          </w:p>
        </w:tc>
        <w:tc>
          <w:tcPr>
            <w:tcW w:w="3278" w:type="dxa"/>
          </w:tcPr>
          <w:p w14:paraId="46DA6D85" w14:textId="77777777" w:rsidR="00987508" w:rsidRPr="003D4ABF" w:rsidRDefault="00987508" w:rsidP="0098750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86CD8" w14:textId="77777777" w:rsidR="00987508" w:rsidRPr="003D4ABF" w:rsidRDefault="00987508" w:rsidP="00987508">
            <w:pPr>
              <w:pStyle w:val="TAL"/>
              <w:rPr>
                <w:szCs w:val="18"/>
              </w:rPr>
            </w:pPr>
          </w:p>
        </w:tc>
        <w:tc>
          <w:tcPr>
            <w:tcW w:w="1748" w:type="dxa"/>
          </w:tcPr>
          <w:p w14:paraId="0C64847F" w14:textId="77777777" w:rsidR="00987508" w:rsidRPr="003D4ABF" w:rsidRDefault="00987508" w:rsidP="00987508">
            <w:pPr>
              <w:pStyle w:val="TAL"/>
            </w:pPr>
          </w:p>
        </w:tc>
        <w:tc>
          <w:tcPr>
            <w:tcW w:w="1627" w:type="dxa"/>
          </w:tcPr>
          <w:p w14:paraId="073BB071" w14:textId="77777777" w:rsidR="00987508" w:rsidRPr="003D4ABF" w:rsidRDefault="00987508" w:rsidP="00987508">
            <w:pPr>
              <w:pStyle w:val="TAL"/>
            </w:pPr>
          </w:p>
        </w:tc>
      </w:tr>
      <w:tr w:rsidR="00987508" w:rsidRPr="003D4ABF" w14:paraId="0A337671" w14:textId="77777777" w:rsidTr="00987508">
        <w:trPr>
          <w:cantSplit/>
        </w:trPr>
        <w:tc>
          <w:tcPr>
            <w:tcW w:w="1612" w:type="dxa"/>
          </w:tcPr>
          <w:p w14:paraId="6881E4F0" w14:textId="77777777" w:rsidR="00987508" w:rsidRPr="003D4ABF" w:rsidRDefault="00987508" w:rsidP="00987508">
            <w:pPr>
              <w:pStyle w:val="TAL"/>
            </w:pPr>
            <w:r w:rsidRPr="003D4ABF">
              <w:t>Notification control for DDD status</w:t>
            </w:r>
          </w:p>
        </w:tc>
        <w:tc>
          <w:tcPr>
            <w:tcW w:w="3278" w:type="dxa"/>
          </w:tcPr>
          <w:p w14:paraId="5A38C3E5" w14:textId="77777777" w:rsidR="00987508" w:rsidRPr="003D4ABF" w:rsidRDefault="00987508" w:rsidP="0098750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EC019EF" w14:textId="77777777" w:rsidR="00987508" w:rsidRPr="003D4ABF" w:rsidRDefault="00987508" w:rsidP="00987508">
            <w:pPr>
              <w:pStyle w:val="TAL"/>
              <w:rPr>
                <w:szCs w:val="18"/>
              </w:rPr>
            </w:pPr>
          </w:p>
        </w:tc>
        <w:tc>
          <w:tcPr>
            <w:tcW w:w="1748" w:type="dxa"/>
          </w:tcPr>
          <w:p w14:paraId="3AAFB553" w14:textId="77777777" w:rsidR="00987508" w:rsidRPr="003D4ABF" w:rsidRDefault="00987508" w:rsidP="00987508">
            <w:pPr>
              <w:pStyle w:val="TAL"/>
            </w:pPr>
            <w:r w:rsidRPr="003D4ABF">
              <w:t>Yes</w:t>
            </w:r>
          </w:p>
        </w:tc>
        <w:tc>
          <w:tcPr>
            <w:tcW w:w="1627" w:type="dxa"/>
          </w:tcPr>
          <w:p w14:paraId="01CC0048" w14:textId="77777777" w:rsidR="00987508" w:rsidRPr="003D4ABF" w:rsidRDefault="00987508" w:rsidP="00987508">
            <w:pPr>
              <w:pStyle w:val="TAL"/>
            </w:pPr>
            <w:r w:rsidRPr="003D4ABF">
              <w:t>Added</w:t>
            </w:r>
          </w:p>
        </w:tc>
      </w:tr>
      <w:tr w:rsidR="00987508" w:rsidRPr="003D4ABF" w14:paraId="5DBA0BED" w14:textId="77777777" w:rsidTr="00987508">
        <w:trPr>
          <w:cantSplit/>
        </w:trPr>
        <w:tc>
          <w:tcPr>
            <w:tcW w:w="1612" w:type="dxa"/>
          </w:tcPr>
          <w:p w14:paraId="73538DF0" w14:textId="77777777" w:rsidR="00987508" w:rsidRPr="003D4ABF" w:rsidRDefault="00987508" w:rsidP="00987508">
            <w:pPr>
              <w:pStyle w:val="TAL"/>
            </w:pPr>
            <w:r w:rsidRPr="003D4ABF">
              <w:t>Notification Control for DDN Failure</w:t>
            </w:r>
          </w:p>
        </w:tc>
        <w:tc>
          <w:tcPr>
            <w:tcW w:w="3278" w:type="dxa"/>
          </w:tcPr>
          <w:p w14:paraId="67792C8F" w14:textId="77777777" w:rsidR="00987508" w:rsidRPr="003D4ABF" w:rsidRDefault="00987508" w:rsidP="00987508">
            <w:pPr>
              <w:pStyle w:val="TAL"/>
              <w:rPr>
                <w:lang w:eastAsia="ja-JP"/>
              </w:rPr>
            </w:pPr>
            <w:r w:rsidRPr="003D4ABF">
              <w:rPr>
                <w:lang w:eastAsia="ja-JP"/>
              </w:rPr>
              <w:t>Indicates that notifications of DDN Failure are required.</w:t>
            </w:r>
          </w:p>
        </w:tc>
        <w:tc>
          <w:tcPr>
            <w:tcW w:w="1364" w:type="dxa"/>
          </w:tcPr>
          <w:p w14:paraId="2EAF48BC" w14:textId="77777777" w:rsidR="00987508" w:rsidRPr="003D4ABF" w:rsidRDefault="00987508" w:rsidP="00987508">
            <w:pPr>
              <w:pStyle w:val="TAL"/>
              <w:rPr>
                <w:szCs w:val="18"/>
              </w:rPr>
            </w:pPr>
          </w:p>
        </w:tc>
        <w:tc>
          <w:tcPr>
            <w:tcW w:w="1748" w:type="dxa"/>
          </w:tcPr>
          <w:p w14:paraId="15862586" w14:textId="77777777" w:rsidR="00987508" w:rsidRPr="003D4ABF" w:rsidRDefault="00987508" w:rsidP="00987508">
            <w:pPr>
              <w:pStyle w:val="TAL"/>
            </w:pPr>
            <w:r w:rsidRPr="003D4ABF">
              <w:t>Yes</w:t>
            </w:r>
          </w:p>
        </w:tc>
        <w:tc>
          <w:tcPr>
            <w:tcW w:w="1627" w:type="dxa"/>
          </w:tcPr>
          <w:p w14:paraId="565A3542" w14:textId="77777777" w:rsidR="00987508" w:rsidRPr="003D4ABF" w:rsidRDefault="00987508" w:rsidP="00987508">
            <w:pPr>
              <w:pStyle w:val="TAL"/>
            </w:pPr>
            <w:r w:rsidRPr="003D4ABF">
              <w:t>Added</w:t>
            </w:r>
          </w:p>
        </w:tc>
      </w:tr>
      <w:tr w:rsidR="00987508" w:rsidRPr="003D4ABF" w14:paraId="274F1B20" w14:textId="77777777" w:rsidTr="00987508">
        <w:trPr>
          <w:cantSplit/>
        </w:trPr>
        <w:tc>
          <w:tcPr>
            <w:tcW w:w="9629" w:type="dxa"/>
            <w:gridSpan w:val="5"/>
          </w:tcPr>
          <w:p w14:paraId="456872F7" w14:textId="77777777" w:rsidR="00987508" w:rsidRPr="003D4ABF" w:rsidRDefault="00987508" w:rsidP="0098750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30F4ED6" w14:textId="77777777" w:rsidR="00987508" w:rsidRPr="003D4ABF" w:rsidRDefault="00987508" w:rsidP="0098750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50512B" w14:textId="77777777" w:rsidR="00987508" w:rsidRPr="003D4ABF" w:rsidRDefault="00987508" w:rsidP="00987508">
            <w:pPr>
              <w:pStyle w:val="TAN"/>
            </w:pPr>
            <w:r w:rsidRPr="003D4ABF">
              <w:t>NOTE 3:</w:t>
            </w:r>
            <w:r w:rsidRPr="003D4ABF">
              <w:tab/>
              <w:t>Either service data flow filter(s) or application identifier shall be defined per each rule.</w:t>
            </w:r>
          </w:p>
          <w:p w14:paraId="5D46A7E6" w14:textId="77777777" w:rsidR="00987508" w:rsidRPr="003D4ABF" w:rsidRDefault="00987508" w:rsidP="00987508">
            <w:pPr>
              <w:pStyle w:val="TAN"/>
            </w:pPr>
            <w:r w:rsidRPr="003D4ABF">
              <w:t>NOTE 4:</w:t>
            </w:r>
            <w:r w:rsidRPr="003D4ABF">
              <w:tab/>
              <w:t>YES, if the service data flow template consists of a set of service data flow filters. NO if the service data flow template consists of an application identifier</w:t>
            </w:r>
          </w:p>
          <w:p w14:paraId="7AA4151E" w14:textId="77777777" w:rsidR="00987508" w:rsidRPr="003D4ABF" w:rsidRDefault="00987508" w:rsidP="00987508">
            <w:pPr>
              <w:pStyle w:val="TAN"/>
            </w:pPr>
            <w:r w:rsidRPr="003D4ABF">
              <w:t>NOTE 5:</w:t>
            </w:r>
            <w:r w:rsidRPr="003D4ABF">
              <w:tab/>
              <w:t>Optional and applicable only if application identifier exists within the rule.</w:t>
            </w:r>
          </w:p>
          <w:p w14:paraId="03CB15B1" w14:textId="77777777" w:rsidR="00987508" w:rsidRPr="003D4ABF" w:rsidRDefault="00987508" w:rsidP="00987508">
            <w:pPr>
              <w:pStyle w:val="TAN"/>
            </w:pPr>
            <w:r w:rsidRPr="003D4ABF">
              <w:t>NOTE 6:</w:t>
            </w:r>
            <w:r w:rsidRPr="003D4ABF">
              <w:tab/>
              <w:t>Applicable to sponsored data connectivity.</w:t>
            </w:r>
          </w:p>
          <w:p w14:paraId="210BC918" w14:textId="77777777" w:rsidR="00987508" w:rsidRPr="003D4ABF" w:rsidRDefault="00987508" w:rsidP="00987508">
            <w:pPr>
              <w:pStyle w:val="TAN"/>
            </w:pPr>
            <w:r w:rsidRPr="003D4ABF">
              <w:t>NOTE 7:</w:t>
            </w:r>
            <w:r w:rsidRPr="003D4ABF">
              <w:tab/>
              <w:t>Mandatory if there is no default charging method for the PDU Session.</w:t>
            </w:r>
          </w:p>
          <w:p w14:paraId="5C2E747C" w14:textId="77777777" w:rsidR="00987508" w:rsidRPr="003D4ABF" w:rsidRDefault="00987508" w:rsidP="00987508">
            <w:pPr>
              <w:pStyle w:val="TAN"/>
            </w:pPr>
            <w:r w:rsidRPr="003D4ABF">
              <w:t>NOTE 8:</w:t>
            </w:r>
            <w:r w:rsidRPr="003D4ABF">
              <w:tab/>
              <w:t>Optional and applicable only if application identifier exists within the rule.</w:t>
            </w:r>
          </w:p>
          <w:p w14:paraId="7D379FEC" w14:textId="77777777" w:rsidR="00987508" w:rsidRPr="003D4ABF" w:rsidRDefault="00987508" w:rsidP="00987508">
            <w:pPr>
              <w:pStyle w:val="TAN"/>
            </w:pPr>
            <w:r w:rsidRPr="003D4ABF">
              <w:t>NOTE 9:</w:t>
            </w:r>
            <w:r w:rsidRPr="003D4ABF">
              <w:tab/>
              <w:t>If Redirect is enabled.</w:t>
            </w:r>
          </w:p>
          <w:p w14:paraId="59FF09A2" w14:textId="77777777" w:rsidR="00987508" w:rsidRPr="003D4ABF" w:rsidRDefault="00987508" w:rsidP="00987508">
            <w:pPr>
              <w:pStyle w:val="TAN"/>
            </w:pPr>
            <w:r w:rsidRPr="003D4ABF">
              <w:t>NOTE 10:</w:t>
            </w:r>
            <w:r w:rsidRPr="003D4ABF">
              <w:tab/>
              <w:t>Mandatory when Bind to QoS Flow associated with the default QoS rule is not present.</w:t>
            </w:r>
          </w:p>
          <w:p w14:paraId="28217115" w14:textId="77777777" w:rsidR="00987508" w:rsidRPr="003D4ABF" w:rsidRDefault="00987508" w:rsidP="00987508">
            <w:pPr>
              <w:pStyle w:val="TAN"/>
            </w:pPr>
            <w:r w:rsidRPr="003D4ABF">
              <w:t>NOTE 11:</w:t>
            </w:r>
            <w:r w:rsidRPr="003D4ABF">
              <w:tab/>
              <w:t>The presence of this attribute causes the 5QI/ARP/QNC/Priority Level/Averaging Window/Maximum Data Burst Volume of the rule to be ignored for the QoS Flow binding.</w:t>
            </w:r>
          </w:p>
          <w:p w14:paraId="25FBF551" w14:textId="77777777" w:rsidR="00987508" w:rsidRPr="003D4ABF" w:rsidRDefault="00987508" w:rsidP="0098750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FEF13A" w14:textId="77777777" w:rsidR="00987508" w:rsidRPr="003D4ABF" w:rsidRDefault="00987508" w:rsidP="00987508">
            <w:pPr>
              <w:pStyle w:val="TAN"/>
            </w:pPr>
            <w:r w:rsidRPr="003D4ABF">
              <w:t>NOTE 13:</w:t>
            </w:r>
            <w:r w:rsidRPr="003D4ABF">
              <w:tab/>
              <w:t>Optional and applicable only for voice service data flow in this release.</w:t>
            </w:r>
          </w:p>
          <w:p w14:paraId="48791EE1" w14:textId="77777777" w:rsidR="00987508" w:rsidRPr="003D4ABF" w:rsidRDefault="00987508" w:rsidP="00987508">
            <w:pPr>
              <w:pStyle w:val="TAN"/>
            </w:pPr>
            <w:r w:rsidRPr="003D4ABF">
              <w:t>NOTE 14:</w:t>
            </w:r>
            <w:r w:rsidRPr="003D4ABF">
              <w:tab/>
              <w:t>Optional and applicable only when a value different from the standardized value for this 5QI in Table 5.7.4-1 TS 23.501 [2] is required.</w:t>
            </w:r>
          </w:p>
          <w:p w14:paraId="69A26B49" w14:textId="77777777" w:rsidR="00987508" w:rsidRPr="003D4ABF" w:rsidRDefault="00987508" w:rsidP="00987508">
            <w:pPr>
              <w:pStyle w:val="TAN"/>
            </w:pPr>
            <w:r w:rsidRPr="003D4ABF">
              <w:t>NOTE 15:</w:t>
            </w:r>
            <w:r w:rsidRPr="003D4ABF">
              <w:tab/>
              <w:t>Optional and applicable only for GBR service data flow.</w:t>
            </w:r>
          </w:p>
          <w:p w14:paraId="16FACFA6" w14:textId="77777777" w:rsidR="00987508" w:rsidRPr="003D4ABF" w:rsidRDefault="00987508" w:rsidP="00987508">
            <w:pPr>
              <w:pStyle w:val="TAN"/>
            </w:pPr>
            <w:r w:rsidRPr="003D4ABF">
              <w:t>NOTE 16:</w:t>
            </w:r>
            <w:r w:rsidRPr="003D4ABF">
              <w:tab/>
              <w:t>Usage of the charging information in described in TS 32.255 [21].</w:t>
            </w:r>
          </w:p>
          <w:p w14:paraId="2EFCDE02" w14:textId="77777777" w:rsidR="00987508" w:rsidRPr="003D4ABF" w:rsidRDefault="00987508" w:rsidP="00987508">
            <w:pPr>
              <w:pStyle w:val="TAN"/>
            </w:pPr>
            <w:r w:rsidRPr="003D4ABF">
              <w:t>NOTE 17:</w:t>
            </w:r>
            <w:r w:rsidRPr="003D4ABF">
              <w:tab/>
              <w:t>Only one PCC rule can contain this attribute and this PCC rule shall not contain the attribute Bind to QoS Flow associated with the default QoS rule.</w:t>
            </w:r>
          </w:p>
          <w:p w14:paraId="35DDD03D" w14:textId="77777777" w:rsidR="00987508" w:rsidRPr="003D4ABF" w:rsidRDefault="00987508" w:rsidP="00987508">
            <w:pPr>
              <w:pStyle w:val="TAN"/>
            </w:pPr>
            <w:r w:rsidRPr="003D4ABF">
              <w:t>NOTE 18:</w:t>
            </w:r>
            <w:r w:rsidRPr="003D4ABF">
              <w:tab/>
              <w:t>Only one of the two shall be present in a PCC rule.</w:t>
            </w:r>
          </w:p>
          <w:p w14:paraId="198A8203" w14:textId="77777777" w:rsidR="00987508" w:rsidRPr="003D4ABF" w:rsidRDefault="00987508" w:rsidP="0098750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1AA7C5C" w14:textId="77777777" w:rsidR="00987508" w:rsidRPr="003D4ABF" w:rsidRDefault="00987508" w:rsidP="00987508">
            <w:pPr>
              <w:pStyle w:val="TAN"/>
            </w:pPr>
            <w:r w:rsidRPr="003D4ABF">
              <w:t>NOTE 20:</w:t>
            </w:r>
            <w:r w:rsidRPr="003D4ABF">
              <w:tab/>
              <w:t>Only applicable to a PCC Rules provided to a MA PDU Session.</w:t>
            </w:r>
          </w:p>
          <w:p w14:paraId="3471DC5E" w14:textId="77777777" w:rsidR="00987508" w:rsidRPr="003D4ABF" w:rsidRDefault="00987508" w:rsidP="00987508">
            <w:pPr>
              <w:pStyle w:val="TAN"/>
            </w:pPr>
            <w:r w:rsidRPr="003D4ABF">
              <w:t>NOTE 21:</w:t>
            </w:r>
            <w:r w:rsidRPr="003D4ABF">
              <w:tab/>
              <w:t>Mandatory when MA PDU Session Control information is provided.</w:t>
            </w:r>
          </w:p>
          <w:p w14:paraId="0F1FE13C" w14:textId="77777777" w:rsidR="00987508" w:rsidRPr="003D4ABF" w:rsidRDefault="00987508" w:rsidP="0098750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5108187" w14:textId="77777777" w:rsidR="00987508" w:rsidRPr="003D4ABF" w:rsidRDefault="00987508" w:rsidP="0098750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54603DD" w14:textId="77777777" w:rsidR="00987508" w:rsidRPr="003D4ABF" w:rsidRDefault="00987508" w:rsidP="00987508">
            <w:pPr>
              <w:pStyle w:val="TAN"/>
            </w:pPr>
            <w:r w:rsidRPr="003D4ABF">
              <w:t>NOTE 24:</w:t>
            </w:r>
            <w:r w:rsidRPr="003D4ABF">
              <w:tab/>
              <w:t>Optional and applicable only for GBR service data flow with QoS Notification Control enabled.</w:t>
            </w:r>
          </w:p>
          <w:p w14:paraId="1A0F1DBD" w14:textId="77777777" w:rsidR="00987508" w:rsidRPr="003D4ABF" w:rsidRDefault="00987508" w:rsidP="00987508">
            <w:pPr>
              <w:pStyle w:val="TAN"/>
            </w:pPr>
            <w:r w:rsidRPr="003D4ABF">
              <w:t>NOTE 25:</w:t>
            </w:r>
            <w:r w:rsidRPr="003D4ABF">
              <w:tab/>
              <w:t>Optional and applicable only for GBR service data flow for which Alternative QoS Parameter Set(s) are provided.</w:t>
            </w:r>
          </w:p>
          <w:p w14:paraId="50F4973A" w14:textId="77777777" w:rsidR="00987508" w:rsidRPr="003D4ABF" w:rsidRDefault="00987508" w:rsidP="00987508">
            <w:pPr>
              <w:pStyle w:val="TAN"/>
            </w:pPr>
            <w:r w:rsidRPr="003D4ABF">
              <w:t>NOTE 26:</w:t>
            </w:r>
            <w:r w:rsidRPr="003D4ABF">
              <w:tab/>
              <w:t>One or more Alternative QoS Parameter Sets can be provided in a prioritized order starting with the Alternative QoS Parameter Set that has the highest priority.</w:t>
            </w:r>
          </w:p>
          <w:p w14:paraId="525A756B" w14:textId="77777777" w:rsidR="00987508" w:rsidRDefault="00987508" w:rsidP="00987508">
            <w:pPr>
              <w:pStyle w:val="TAN"/>
            </w:pPr>
            <w:r w:rsidRPr="003D4ABF">
              <w:t>NOTE 27:</w:t>
            </w:r>
            <w:r w:rsidRPr="003D4ABF">
              <w:tab/>
              <w:t>Mandatory in MA PDU Session Control information only when there is application identifier in the service data flow template.</w:t>
            </w:r>
          </w:p>
          <w:p w14:paraId="7357728B" w14:textId="77777777" w:rsidR="00987508" w:rsidRDefault="00987508" w:rsidP="00987508">
            <w:pPr>
              <w:pStyle w:val="TAN"/>
            </w:pPr>
            <w:r>
              <w:t>NOTE 28:</w:t>
            </w:r>
            <w:r>
              <w:tab/>
              <w:t>If this parameter is used, it has to be present in every PCC rule of the PDU Session.</w:t>
            </w:r>
          </w:p>
          <w:p w14:paraId="7CD2352E" w14:textId="77777777" w:rsidR="00987508" w:rsidRPr="003D4ABF" w:rsidRDefault="00987508" w:rsidP="00987508">
            <w:pPr>
              <w:pStyle w:val="TAN"/>
            </w:pPr>
            <w:r>
              <w:t>NOTE 29:</w:t>
            </w:r>
            <w:r>
              <w:tab/>
              <w:t>The use of traffic correlation is defined in TS 23.501 [2], clauses 5.6.7.1 and 5.29.</w:t>
            </w:r>
          </w:p>
        </w:tc>
      </w:tr>
    </w:tbl>
    <w:p w14:paraId="20D06661" w14:textId="77777777" w:rsidR="00987508" w:rsidRPr="003D4ABF" w:rsidRDefault="00987508" w:rsidP="00987508">
      <w:pPr>
        <w:pStyle w:val="FP"/>
      </w:pPr>
    </w:p>
    <w:p w14:paraId="75F46336" w14:textId="77777777" w:rsidR="00987508" w:rsidRPr="003D4ABF" w:rsidRDefault="00987508" w:rsidP="00987508">
      <w:r w:rsidRPr="003D4ABF">
        <w:t>The Rule identifier shall be unique for a PCC rule within a PDU Session. A dynamically provided PCC rule that has the same Rule identifier value as a predefined PCC rule shall replace the predefined rule within the same PDU Session.</w:t>
      </w:r>
    </w:p>
    <w:p w14:paraId="3B8F15DD" w14:textId="77777777" w:rsidR="00987508" w:rsidRPr="003D4ABF" w:rsidRDefault="00987508" w:rsidP="0098750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4693E0" w14:textId="77777777" w:rsidR="00987508" w:rsidRPr="003D4ABF" w:rsidRDefault="00987508" w:rsidP="0098750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DA3FB59" w14:textId="77777777" w:rsidR="00987508" w:rsidRPr="003D4ABF" w:rsidRDefault="00987508" w:rsidP="00987508">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6EE72A6" w14:textId="77777777" w:rsidR="00987508" w:rsidRPr="003D4ABF" w:rsidRDefault="00987508" w:rsidP="0098750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4B14B08" w14:textId="77777777" w:rsidR="00987508" w:rsidRPr="003D4ABF" w:rsidRDefault="00987508" w:rsidP="0098750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0984E25" w14:textId="77777777" w:rsidR="00987508" w:rsidRPr="003D4ABF" w:rsidRDefault="00987508" w:rsidP="0098750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DFAABEC" w14:textId="77777777" w:rsidR="00987508" w:rsidRPr="003D4ABF" w:rsidRDefault="00987508" w:rsidP="0098750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A24557" w14:textId="77777777" w:rsidR="00987508" w:rsidRPr="003D4ABF" w:rsidRDefault="00987508" w:rsidP="0098750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04AF4D1" w14:textId="77777777" w:rsidR="00987508" w:rsidRPr="003D4ABF" w:rsidRDefault="00987508" w:rsidP="0098750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9EEA71" w14:textId="77777777" w:rsidR="00987508" w:rsidRPr="003D4ABF" w:rsidRDefault="00987508" w:rsidP="00987508">
      <w:pPr>
        <w:pStyle w:val="NO"/>
      </w:pPr>
      <w:r w:rsidRPr="003D4ABF">
        <w:t>NOTE 4:</w:t>
      </w:r>
      <w:r w:rsidRPr="003D4ABF">
        <w:tab/>
        <w:t>Assigning the same Charging key for several service data flows implies that the charging does not require the credit management to be handled separately.</w:t>
      </w:r>
    </w:p>
    <w:p w14:paraId="1994B5EA" w14:textId="77777777" w:rsidR="00987508" w:rsidRPr="003D4ABF" w:rsidRDefault="00987508" w:rsidP="0098750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91382B5" w14:textId="77777777" w:rsidR="00987508" w:rsidRPr="003D4ABF" w:rsidRDefault="00987508" w:rsidP="00987508">
      <w:pPr>
        <w:pStyle w:val="NO"/>
      </w:pPr>
      <w:r w:rsidRPr="003D4ABF">
        <w:t>NOTE 5:</w:t>
      </w:r>
      <w:r w:rsidRPr="003D4ABF">
        <w:tab/>
        <w:t>The PCC rule service identifier need not have any relationship to service identifiers used on the AF level, i.e. is an operator policy option.</w:t>
      </w:r>
    </w:p>
    <w:p w14:paraId="7C8A5C80" w14:textId="77777777" w:rsidR="00987508" w:rsidRPr="003D4ABF" w:rsidRDefault="00987508" w:rsidP="0098750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30B995A" w14:textId="77777777" w:rsidR="00987508" w:rsidRPr="003D4ABF" w:rsidRDefault="00987508" w:rsidP="00987508">
      <w:r w:rsidRPr="003D4ABF">
        <w:t xml:space="preserve">The </w:t>
      </w:r>
      <w:r w:rsidRPr="003D4ABF">
        <w:rPr>
          <w:i/>
        </w:rPr>
        <w:t>Application Service Provider Identifier</w:t>
      </w:r>
      <w:r w:rsidRPr="003D4ABF">
        <w:t xml:space="preserve"> indicates the (3rd) party organization delivering a service to the end user.</w:t>
      </w:r>
    </w:p>
    <w:p w14:paraId="4F06FF77" w14:textId="77777777" w:rsidR="00987508" w:rsidRPr="003D4ABF" w:rsidRDefault="00987508" w:rsidP="0098750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A83560A" w14:textId="77777777" w:rsidR="00987508" w:rsidRPr="003D4ABF" w:rsidRDefault="00987508" w:rsidP="0098750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B88A75A" w14:textId="77777777" w:rsidR="00987508" w:rsidRPr="003D4ABF" w:rsidRDefault="00987508" w:rsidP="0098750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4893336" w14:textId="77777777" w:rsidR="00987508" w:rsidRPr="003D4ABF" w:rsidRDefault="00987508" w:rsidP="00987508">
      <w:r w:rsidRPr="003D4ABF">
        <w:t xml:space="preserve">The </w:t>
      </w:r>
      <w:r w:rsidRPr="003D4ABF">
        <w:rPr>
          <w:i/>
        </w:rPr>
        <w:t>Measurement method</w:t>
      </w:r>
      <w:r w:rsidRPr="003D4ABF">
        <w:t xml:space="preserve"> indicates what measurements apply to charging for a PCC rule.</w:t>
      </w:r>
    </w:p>
    <w:p w14:paraId="5E7E80D9" w14:textId="77777777" w:rsidR="00987508" w:rsidRPr="003D4ABF" w:rsidRDefault="00987508" w:rsidP="0098750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621E3B1" w14:textId="77777777" w:rsidR="00987508" w:rsidRPr="003D4ABF" w:rsidRDefault="00987508" w:rsidP="0098750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4D28D57E" w14:textId="77777777" w:rsidR="00987508" w:rsidRPr="003D4ABF" w:rsidRDefault="00987508" w:rsidP="0098750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2931499" w14:textId="77777777" w:rsidR="00987508" w:rsidRPr="003D4ABF" w:rsidRDefault="00987508" w:rsidP="0098750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F89F28B" w14:textId="77777777" w:rsidR="00987508" w:rsidRPr="003D4ABF" w:rsidRDefault="00987508" w:rsidP="00987508">
      <w:pPr>
        <w:pStyle w:val="NO"/>
      </w:pPr>
      <w:r w:rsidRPr="003D4ABF">
        <w:t>NOTE 8:</w:t>
      </w:r>
      <w:r w:rsidRPr="003D4ABF">
        <w:tab/>
        <w:t>A packet, matching a PCC Rule with an open gate, may be discarded due to credit management reasons.</w:t>
      </w:r>
    </w:p>
    <w:p w14:paraId="7A2AAAD7" w14:textId="77777777" w:rsidR="00987508" w:rsidRPr="003D4ABF" w:rsidRDefault="00987508" w:rsidP="0098750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E8ECF8" w14:textId="77777777" w:rsidR="00987508" w:rsidRPr="003D4ABF" w:rsidRDefault="00987508" w:rsidP="00987508">
      <w:r w:rsidRPr="003D4ABF">
        <w:t>The bitrates indicate the authorized bitrates at the IP packet level of the SDF, i.e. the bitrates of the IP packets before any access specific compression or encapsulation.</w:t>
      </w:r>
    </w:p>
    <w:p w14:paraId="6FD7D177" w14:textId="77777777" w:rsidR="00987508" w:rsidRPr="003D4ABF" w:rsidRDefault="00987508" w:rsidP="00987508">
      <w:r w:rsidRPr="003D4ABF">
        <w:t xml:space="preserve">The </w:t>
      </w:r>
      <w:r w:rsidRPr="003D4ABF">
        <w:rPr>
          <w:i/>
        </w:rPr>
        <w:t>UL maximum-bitrate</w:t>
      </w:r>
      <w:r w:rsidRPr="003D4ABF">
        <w:t xml:space="preserve"> indicates the authorized maximum bitrate for the uplink component of the service data flow.</w:t>
      </w:r>
    </w:p>
    <w:p w14:paraId="458BA73C" w14:textId="77777777" w:rsidR="00987508" w:rsidRPr="003D4ABF" w:rsidRDefault="00987508" w:rsidP="00987508">
      <w:r w:rsidRPr="003D4ABF">
        <w:t xml:space="preserve">The </w:t>
      </w:r>
      <w:r w:rsidRPr="003D4ABF">
        <w:rPr>
          <w:i/>
        </w:rPr>
        <w:t>DL maximum-bitrate</w:t>
      </w:r>
      <w:r w:rsidRPr="003D4ABF">
        <w:t xml:space="preserve"> indicates the authorized maximum bitrate for the downlink component of the service data flow.</w:t>
      </w:r>
    </w:p>
    <w:p w14:paraId="199B7CF2" w14:textId="77777777" w:rsidR="00987508" w:rsidRPr="003D4ABF" w:rsidRDefault="00987508" w:rsidP="00987508">
      <w:r w:rsidRPr="003D4ABF">
        <w:t xml:space="preserve">The </w:t>
      </w:r>
      <w:r w:rsidRPr="003D4ABF">
        <w:rPr>
          <w:i/>
        </w:rPr>
        <w:t>UL guaranteed-bitrate</w:t>
      </w:r>
      <w:r w:rsidRPr="003D4ABF">
        <w:t xml:space="preserve"> indicates the authorized guaranteed bitrate for the uplink component of the service data flow.</w:t>
      </w:r>
    </w:p>
    <w:p w14:paraId="7D1502B6" w14:textId="77777777" w:rsidR="00987508" w:rsidRPr="003D4ABF" w:rsidRDefault="00987508" w:rsidP="00987508">
      <w:r w:rsidRPr="003D4ABF">
        <w:t xml:space="preserve">The </w:t>
      </w:r>
      <w:r w:rsidRPr="003D4ABF">
        <w:rPr>
          <w:i/>
        </w:rPr>
        <w:t>DL guaranteed-bitrate</w:t>
      </w:r>
      <w:r w:rsidRPr="003D4ABF">
        <w:t xml:space="preserve"> indicates the authorized guaranteed bitrate for the downlink component of the service data flow.</w:t>
      </w:r>
    </w:p>
    <w:p w14:paraId="2A16062A" w14:textId="77777777" w:rsidR="00987508" w:rsidRPr="003D4ABF" w:rsidRDefault="00987508" w:rsidP="00987508">
      <w:r w:rsidRPr="003D4ABF">
        <w:t>The 'Maximum bitrate' is used for enforcement of the maximum bit rate that the SDF may consume, while the 'Guaranteed bitrate' is used by the SMF to determine resource allocation demands.</w:t>
      </w:r>
    </w:p>
    <w:p w14:paraId="29F75173" w14:textId="77777777" w:rsidR="00987508" w:rsidRPr="003D4ABF" w:rsidRDefault="00987508" w:rsidP="0098750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FFC7A9A" w14:textId="77777777" w:rsidR="00987508" w:rsidRPr="003D4ABF" w:rsidRDefault="00987508" w:rsidP="0098750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3F826E8" w14:textId="77777777" w:rsidR="00987508" w:rsidRPr="003D4ABF" w:rsidRDefault="00987508" w:rsidP="0098750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F97EA1" w14:textId="77777777" w:rsidR="00987508" w:rsidRPr="003D4ABF" w:rsidRDefault="00987508" w:rsidP="0098750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B7BB2FE" w14:textId="77777777" w:rsidR="00987508" w:rsidRPr="003D4ABF" w:rsidRDefault="00987508" w:rsidP="0098750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38E7F34" w14:textId="77777777" w:rsidR="00987508" w:rsidRPr="003D4ABF" w:rsidRDefault="00987508" w:rsidP="0098750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B2F24A" w14:textId="77777777" w:rsidR="00987508" w:rsidRPr="003D4ABF" w:rsidRDefault="00987508" w:rsidP="0098750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805D939" w14:textId="77777777" w:rsidR="00987508" w:rsidRPr="003D4ABF" w:rsidRDefault="00987508" w:rsidP="0098750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36B3F77" w14:textId="77777777" w:rsidR="00987508" w:rsidRPr="003D4ABF" w:rsidRDefault="00987508" w:rsidP="00987508">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46E9750" w14:textId="77777777" w:rsidR="00987508" w:rsidRPr="003D4ABF" w:rsidRDefault="00987508" w:rsidP="0098750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1AFC529" w14:textId="77777777" w:rsidR="00987508" w:rsidRPr="003D4ABF" w:rsidRDefault="00987508" w:rsidP="0098750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F2B7B5A" w14:textId="77777777" w:rsidR="00987508" w:rsidRDefault="00987508" w:rsidP="0098750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281426" w14:textId="77777777" w:rsidR="00987508" w:rsidRDefault="00987508" w:rsidP="00987508">
      <w:pPr>
        <w:pStyle w:val="NO"/>
        <w:rPr>
          <w:lang w:eastAsia="zh-CN"/>
        </w:rPr>
      </w:pPr>
      <w:r>
        <w:rPr>
          <w:lang w:eastAsia="zh-CN"/>
        </w:rPr>
        <w:t>NOTE 9a:</w:t>
      </w:r>
      <w:r>
        <w:rPr>
          <w:lang w:eastAsia="zh-CN"/>
        </w:rPr>
        <w:tab/>
        <w:t>PCF can know that interworking with EPS with N26 is supported based on DNN and S-NSSAI of the PDU Session.</w:t>
      </w:r>
    </w:p>
    <w:p w14:paraId="5699B139" w14:textId="77777777" w:rsidR="00987508" w:rsidRPr="003D4ABF" w:rsidRDefault="00987508" w:rsidP="0098750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130B31F" w14:textId="77777777" w:rsidR="00987508" w:rsidRPr="003D4ABF" w:rsidRDefault="00987508" w:rsidP="00987508">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4548DD2" w14:textId="77777777" w:rsidR="00987508" w:rsidRPr="003D4ABF" w:rsidRDefault="00987508" w:rsidP="0098750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AD177CC" w14:textId="77777777" w:rsidR="00987508" w:rsidRPr="003D4ABF" w:rsidRDefault="00987508" w:rsidP="0098750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0EDA407" w14:textId="77777777" w:rsidR="00987508" w:rsidRPr="003D4ABF" w:rsidRDefault="00987508" w:rsidP="0098750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7BA6EFF" w14:textId="77777777" w:rsidR="00987508" w:rsidRPr="003D4ABF" w:rsidRDefault="00987508" w:rsidP="0098750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640E6EF" w14:textId="77777777" w:rsidR="00987508" w:rsidRPr="003D4ABF" w:rsidRDefault="00987508" w:rsidP="0098750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2E81E70" w14:textId="77777777" w:rsidR="00987508" w:rsidRPr="003D4ABF" w:rsidRDefault="00987508" w:rsidP="00987508">
      <w:pPr>
        <w:rPr>
          <w:i/>
        </w:rPr>
      </w:pPr>
      <w:r w:rsidRPr="003D4ABF">
        <w:t>The</w:t>
      </w:r>
      <w:r w:rsidRPr="003D4ABF">
        <w:rPr>
          <w:i/>
        </w:rPr>
        <w:t xml:space="preserve"> AF influenced Traffic Steering Enforcement Control</w:t>
      </w:r>
      <w:r w:rsidRPr="003D4ABF">
        <w:t xml:space="preserve"> may contain:</w:t>
      </w:r>
    </w:p>
    <w:p w14:paraId="4DE490B1" w14:textId="77777777" w:rsidR="00987508" w:rsidRPr="003D4ABF" w:rsidRDefault="00987508" w:rsidP="0098750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48FC69E" w14:textId="77777777" w:rsidR="00987508" w:rsidRPr="003D4ABF" w:rsidRDefault="00987508" w:rsidP="0098750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AC37FF4" w14:textId="77777777" w:rsidR="00987508" w:rsidRPr="003D4ABF" w:rsidRDefault="00987508" w:rsidP="0098750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9108457" w14:textId="77777777" w:rsidR="00987508" w:rsidRPr="003D4ABF" w:rsidRDefault="00987508" w:rsidP="00987508">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9B1C921" w14:textId="77777777" w:rsidR="00987508" w:rsidRDefault="00987508" w:rsidP="00987508">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347DFACA" w14:textId="77777777" w:rsidR="00987508" w:rsidRDefault="00987508" w:rsidP="00987508">
      <w:pPr>
        <w:pStyle w:val="B1"/>
      </w:pPr>
      <w:r>
        <w:t>-</w:t>
      </w:r>
      <w:r>
        <w:tab/>
        <w:t xml:space="preserve">a </w:t>
      </w:r>
      <w:r w:rsidRPr="000E3B65">
        <w:rPr>
          <w:i/>
          <w:iCs/>
        </w:rPr>
        <w:t>Traffic Correlation ID</w:t>
      </w:r>
      <w:r>
        <w:t>, which identifies a set of UEs.</w:t>
      </w:r>
    </w:p>
    <w:p w14:paraId="600ADE57" w14:textId="77777777" w:rsidR="00987508" w:rsidRDefault="00987508" w:rsidP="00987508">
      <w:pPr>
        <w:pStyle w:val="EditorsNote"/>
      </w:pPr>
      <w:r>
        <w:t>Editor's note:</w:t>
      </w:r>
      <w:r>
        <w:tab/>
        <w:t>How Traffic Correlation ID is designed is FFS.</w:t>
      </w:r>
    </w:p>
    <w:p w14:paraId="1C0089F9" w14:textId="77777777" w:rsidR="00987508" w:rsidRPr="003D4ABF" w:rsidRDefault="00987508" w:rsidP="0098750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BB9CB2E" w14:textId="77777777" w:rsidR="00987508" w:rsidRPr="003D4ABF" w:rsidRDefault="00987508" w:rsidP="00987508">
      <w:r w:rsidRPr="003D4ABF">
        <w:t xml:space="preserve">The </w:t>
      </w:r>
      <w:r w:rsidRPr="003D4ABF">
        <w:rPr>
          <w:i/>
        </w:rPr>
        <w:t>Redirect</w:t>
      </w:r>
      <w:r w:rsidRPr="003D4ABF">
        <w:t xml:space="preserve"> indicates whether the uplink part of the service data flow should be redirected to a controlled address.</w:t>
      </w:r>
    </w:p>
    <w:p w14:paraId="01B4869F" w14:textId="77777777" w:rsidR="00987508" w:rsidRPr="003D4ABF" w:rsidRDefault="00987508" w:rsidP="0098750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59D2C40" w14:textId="77777777" w:rsidR="00987508" w:rsidRPr="003D4ABF" w:rsidRDefault="00987508" w:rsidP="00987508">
      <w:r w:rsidRPr="003D4ABF">
        <w:t xml:space="preserve">The </w:t>
      </w:r>
      <w:r w:rsidRPr="003D4ABF">
        <w:rPr>
          <w:i/>
        </w:rPr>
        <w:t>UL Maximum Packet Loss Rate</w:t>
      </w:r>
      <w:r w:rsidRPr="003D4ABF">
        <w:t xml:space="preserve"> indicates the maximum rate for lost packets that can be tolerated in the uplink direction.</w:t>
      </w:r>
    </w:p>
    <w:p w14:paraId="79B7465A" w14:textId="77777777" w:rsidR="00987508" w:rsidRPr="003D4ABF" w:rsidRDefault="00987508" w:rsidP="00987508">
      <w:r w:rsidRPr="003D4ABF">
        <w:t xml:space="preserve">The </w:t>
      </w:r>
      <w:r w:rsidRPr="003D4ABF">
        <w:rPr>
          <w:i/>
        </w:rPr>
        <w:t>DL Maximum Packet Loss Rate</w:t>
      </w:r>
      <w:r w:rsidRPr="003D4ABF">
        <w:t xml:space="preserve"> indicates the maximum rate for lost packets that can be tolerated in the downlink direction.</w:t>
      </w:r>
    </w:p>
    <w:p w14:paraId="0712D6E3" w14:textId="77777777" w:rsidR="00987508" w:rsidRPr="003D4ABF" w:rsidRDefault="00987508" w:rsidP="0098750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8CA71E4" w14:textId="77777777" w:rsidR="00987508" w:rsidRPr="003D4ABF" w:rsidRDefault="00987508" w:rsidP="0098750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9803736" w14:textId="77777777" w:rsidR="00987508" w:rsidRPr="003D4ABF" w:rsidRDefault="00987508" w:rsidP="0098750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6D2BE01" w14:textId="77777777" w:rsidR="00987508" w:rsidRDefault="00987508" w:rsidP="0098750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DCFE65C" w14:textId="77777777" w:rsidR="00987508" w:rsidRDefault="00987508" w:rsidP="00987508">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BC52187" w14:textId="77777777" w:rsidR="00987508" w:rsidRPr="003D4ABF" w:rsidRDefault="00987508" w:rsidP="0098750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A4042B" w14:textId="77777777" w:rsidR="00987508" w:rsidRPr="003D4ABF" w:rsidRDefault="00987508" w:rsidP="0098750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340D470" w14:textId="77777777" w:rsidR="00987508" w:rsidRPr="003D4ABF" w:rsidRDefault="00987508" w:rsidP="00987508">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7922BF66" w14:textId="77777777" w:rsidR="00987508" w:rsidRPr="003D4ABF" w:rsidRDefault="00987508" w:rsidP="00987508">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515AFC7" w14:textId="77777777" w:rsidR="00987508" w:rsidRDefault="00987508" w:rsidP="0098750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C054BB8" w14:textId="77777777" w:rsidR="00987508" w:rsidRPr="003D4ABF" w:rsidRDefault="00987508" w:rsidP="00987508">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236B74C" w14:textId="77777777" w:rsidR="00987508" w:rsidRPr="003D4ABF" w:rsidRDefault="00987508" w:rsidP="0098750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2822B65A" w14:textId="77777777" w:rsidR="00987508" w:rsidRDefault="00987508" w:rsidP="0098750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6BA6912" w14:textId="77777777" w:rsidR="00987508" w:rsidRDefault="00987508" w:rsidP="0098750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485DB13A" w14:textId="77777777" w:rsidR="00987508" w:rsidRPr="003D4ABF" w:rsidRDefault="00987508" w:rsidP="0098750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D64E82B" w14:textId="77777777" w:rsidR="00987508" w:rsidRDefault="00987508" w:rsidP="00987508">
      <w:pPr>
        <w:rPr>
          <w:ins w:id="111" w:author="vivo" w:date="2023-01-08T22:05:00Z"/>
        </w:rPr>
      </w:pPr>
      <w:r w:rsidRPr="003D4ABF">
        <w:t xml:space="preserve">The content of the </w:t>
      </w:r>
      <w:r w:rsidRPr="003D4ABF">
        <w:rPr>
          <w:i/>
          <w:iCs/>
        </w:rPr>
        <w:t>TSC Assistance Container</w:t>
      </w:r>
      <w:r w:rsidRPr="003D4ABF">
        <w:t xml:space="preserve"> </w:t>
      </w:r>
      <w:ins w:id="112" w:author="vivo" w:date="2023-01-07T09:40:00Z">
        <w:r>
          <w:t>provided by TSN AF or TSCTSF</w:t>
        </w:r>
        <w:r w:rsidRPr="003D4ABF">
          <w:t xml:space="preserve"> </w:t>
        </w:r>
      </w:ins>
      <w:r w:rsidRPr="003D4ABF">
        <w:t>is defined in clause 5.27.2 of TS</w:t>
      </w:r>
      <w:r>
        <w:t> </w:t>
      </w:r>
      <w:r w:rsidRPr="003D4ABF">
        <w:t>23.501</w:t>
      </w:r>
      <w:r>
        <w:t> </w:t>
      </w:r>
      <w:r w:rsidRPr="003D4ABF">
        <w:t>[2].</w:t>
      </w:r>
    </w:p>
    <w:p w14:paraId="332B9B41" w14:textId="77777777" w:rsidR="00987508" w:rsidRPr="00DC6B53" w:rsidRDefault="00987508" w:rsidP="00987508">
      <w:ins w:id="113" w:author="vivo" w:date="2023-01-07T09:41:00Z">
        <w:r w:rsidRPr="003D4ABF">
          <w:t>The content of the</w:t>
        </w:r>
      </w:ins>
      <w:ins w:id="114" w:author="vivo" w:date="2023-01-08T21:27:00Z">
        <w:r>
          <w:t xml:space="preserve"> </w:t>
        </w:r>
        <w:r w:rsidRPr="00C141A6">
          <w:rPr>
            <w:i/>
          </w:rPr>
          <w:t>Traffic Characteristics Information</w:t>
        </w:r>
      </w:ins>
      <w:ins w:id="115" w:author="vivo" w:date="2023-01-08T22:36:00Z">
        <w:r w:rsidRPr="00C141A6">
          <w:t xml:space="preserve"> </w:t>
        </w:r>
        <w:r>
          <w:t>provided by AF</w:t>
        </w:r>
      </w:ins>
      <w:ins w:id="116" w:author="vivo" w:date="2023-01-08T21:27:00Z">
        <w:r>
          <w:t xml:space="preserve"> </w:t>
        </w:r>
      </w:ins>
      <w:ins w:id="117" w:author="vivo" w:date="2023-01-08T22:37:00Z">
        <w:r>
          <w:t>is</w:t>
        </w:r>
      </w:ins>
      <w:ins w:id="118" w:author="vivo" w:date="2023-01-08T21:27:00Z">
        <w:r>
          <w:t xml:space="preserve"> defined</w:t>
        </w:r>
      </w:ins>
      <w:ins w:id="119" w:author="vivo" w:date="2023-01-07T09:40:00Z">
        <w:r>
          <w:t xml:space="preserve"> in clause </w:t>
        </w:r>
      </w:ins>
      <w:ins w:id="120" w:author="vivo" w:date="2023-01-07T15:41:00Z">
        <w:r>
          <w:t>5.37.X</w:t>
        </w:r>
      </w:ins>
      <w:ins w:id="121" w:author="vivo" w:date="2023-01-07T09:40:00Z">
        <w:r>
          <w:t xml:space="preserve"> of TS 23.501 [2].</w:t>
        </w:r>
      </w:ins>
    </w:p>
    <w:p w14:paraId="077092C7" w14:textId="77777777" w:rsidR="00873365" w:rsidRPr="007F570C" w:rsidRDefault="00873365" w:rsidP="00873365">
      <w:pPr>
        <w:pStyle w:val="EditorsNote"/>
        <w:rPr>
          <w:ins w:id="122" w:author="vivo2" w:date="2023-02-11T00:16:00Z"/>
        </w:rPr>
      </w:pPr>
      <w:ins w:id="123" w:author="vivo2" w:date="2023-02-11T00:16:00Z">
        <w:r w:rsidRPr="009B1FED">
          <w:rPr>
            <w:highlight w:val="yellow"/>
          </w:rPr>
          <w:t>Editor’s Note: whether</w:t>
        </w:r>
        <w:r>
          <w:rPr>
            <w:highlight w:val="yellow"/>
          </w:rPr>
          <w:t xml:space="preserve"> the TSCAC can be used by AF to trans</w:t>
        </w:r>
        <w:r w:rsidRPr="008A5D61">
          <w:rPr>
            <w:highlight w:val="yellow"/>
          </w:rPr>
          <w:t xml:space="preserve">mit </w:t>
        </w:r>
        <w:r w:rsidRPr="009B1FED">
          <w:rPr>
            <w:highlight w:val="yellow"/>
          </w:rPr>
          <w:t xml:space="preserve">Traffic Characteristics Information </w:t>
        </w:r>
        <w:r>
          <w:rPr>
            <w:highlight w:val="yellow"/>
          </w:rPr>
          <w:t xml:space="preserve">for XRM </w:t>
        </w:r>
        <w:r w:rsidRPr="009B1FED">
          <w:rPr>
            <w:highlight w:val="yellow"/>
          </w:rPr>
          <w:t>is FFS.</w:t>
        </w:r>
      </w:ins>
    </w:p>
    <w:p w14:paraId="2AEFDA17" w14:textId="77777777" w:rsidR="00987508" w:rsidRPr="003D4ABF" w:rsidRDefault="00987508" w:rsidP="0098750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E8E7727" w14:textId="77777777" w:rsidR="00987508" w:rsidRPr="003D4ABF" w:rsidRDefault="00987508" w:rsidP="0098750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A7DE1FE" w14:textId="77777777" w:rsidR="00987508" w:rsidRPr="003D4ABF" w:rsidRDefault="00987508" w:rsidP="00987508">
      <w:pPr>
        <w:pStyle w:val="B2"/>
      </w:pPr>
      <w:r w:rsidRPr="003D4ABF">
        <w:t>-</w:t>
      </w:r>
      <w:r w:rsidRPr="003D4ABF">
        <w:tab/>
        <w:t>indication that notifications of Downlink Data Delivery status are required; and</w:t>
      </w:r>
    </w:p>
    <w:p w14:paraId="5A53AA68" w14:textId="77777777" w:rsidR="00987508" w:rsidRPr="003D4ABF" w:rsidRDefault="00987508" w:rsidP="00987508">
      <w:pPr>
        <w:pStyle w:val="B2"/>
      </w:pPr>
      <w:r w:rsidRPr="003D4ABF">
        <w:t>-</w:t>
      </w:r>
      <w:r w:rsidRPr="003D4ABF">
        <w:tab/>
        <w:t>the requested type of such notifications (notifications about downlink packets being buffered, and/or discarded).</w:t>
      </w:r>
    </w:p>
    <w:p w14:paraId="56BD4F84" w14:textId="77777777" w:rsidR="00987508" w:rsidRPr="003D4ABF" w:rsidRDefault="00987508" w:rsidP="0098750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7A05ED5" w14:textId="77777777" w:rsidR="00987508" w:rsidRPr="003D4ABF" w:rsidRDefault="00987508" w:rsidP="00987508">
      <w:pPr>
        <w:pStyle w:val="B2"/>
      </w:pPr>
      <w:r w:rsidRPr="003D4ABF">
        <w:t>-</w:t>
      </w:r>
      <w:r w:rsidRPr="003D4ABF">
        <w:tab/>
        <w:t>indication that notifications of DDN Failure are required.</w:t>
      </w:r>
    </w:p>
    <w:p w14:paraId="1E62F017" w14:textId="77777777" w:rsidR="00987508" w:rsidRPr="003D4ABF" w:rsidRDefault="00987508" w:rsidP="0098750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54A16C9C" w14:textId="77777777" w:rsidR="00987508" w:rsidRPr="006F6D27" w:rsidRDefault="00987508" w:rsidP="00987508"/>
    <w:p w14:paraId="4FD076BC" w14:textId="77777777" w:rsidR="00987508" w:rsidRPr="001F6776" w:rsidRDefault="00987508" w:rsidP="00987508"/>
    <w:p w14:paraId="0B67F0E1" w14:textId="77777777" w:rsidR="00987508" w:rsidRDefault="00987508" w:rsidP="00987508">
      <w:pPr>
        <w:pStyle w:val="12"/>
        <w:rPr>
          <w:color w:val="FF0000"/>
        </w:rPr>
      </w:pPr>
      <w:r>
        <w:rPr>
          <w:color w:val="FF0000"/>
        </w:rPr>
        <w:t xml:space="preserve">* * * End of Changes * * * </w:t>
      </w:r>
    </w:p>
    <w:p w14:paraId="2D908E67" w14:textId="77777777" w:rsidR="00987508" w:rsidRDefault="00987508" w:rsidP="00987508">
      <w:pPr>
        <w:rPr>
          <w:noProof/>
        </w:rPr>
      </w:pPr>
    </w:p>
    <w:bookmarkEnd w:id="9"/>
    <w:bookmarkEnd w:id="10"/>
    <w:bookmarkEnd w:id="11"/>
    <w:bookmarkEnd w:id="12"/>
    <w:bookmarkEnd w:id="13"/>
    <w:bookmarkEnd w:id="14"/>
    <w:bookmarkEnd w:id="15"/>
    <w:bookmarkEnd w:id="16"/>
    <w:bookmarkEnd w:id="17"/>
    <w:bookmarkEnd w:id="18"/>
    <w:bookmarkEnd w:id="19"/>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C025C" w14:textId="77777777" w:rsidR="00C1202F" w:rsidRDefault="00C1202F">
      <w:r>
        <w:separator/>
      </w:r>
    </w:p>
  </w:endnote>
  <w:endnote w:type="continuationSeparator" w:id="0">
    <w:p w14:paraId="3225A723" w14:textId="77777777" w:rsidR="00C1202F" w:rsidRDefault="00C1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59D61" w14:textId="77777777" w:rsidR="00C1202F" w:rsidRDefault="00C1202F">
      <w:r>
        <w:separator/>
      </w:r>
    </w:p>
  </w:footnote>
  <w:footnote w:type="continuationSeparator" w:id="0">
    <w:p w14:paraId="40E823E3" w14:textId="77777777" w:rsidR="00C1202F" w:rsidRDefault="00C12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7508" w:rsidRDefault="00987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7508" w:rsidRDefault="009875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7508" w:rsidRDefault="009875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7508" w:rsidRDefault="009875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3"/>
  </w:num>
  <w:num w:numId="6">
    <w:abstractNumId w:val="9"/>
  </w:num>
  <w:num w:numId="7">
    <w:abstractNumId w:val="4"/>
  </w:num>
  <w:num w:numId="8">
    <w:abstractNumId w:val="7"/>
  </w:num>
  <w:num w:numId="9">
    <w:abstractNumId w:val="6"/>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F37"/>
    <w:rsid w:val="00022964"/>
    <w:rsid w:val="00022E4A"/>
    <w:rsid w:val="00027251"/>
    <w:rsid w:val="000277C4"/>
    <w:rsid w:val="000317C8"/>
    <w:rsid w:val="0004506A"/>
    <w:rsid w:val="00046561"/>
    <w:rsid w:val="00053A8B"/>
    <w:rsid w:val="00054986"/>
    <w:rsid w:val="000555B7"/>
    <w:rsid w:val="00062097"/>
    <w:rsid w:val="0006788B"/>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7F78"/>
    <w:rsid w:val="000F7990"/>
    <w:rsid w:val="00105486"/>
    <w:rsid w:val="00116D10"/>
    <w:rsid w:val="00120CC1"/>
    <w:rsid w:val="0012235C"/>
    <w:rsid w:val="00126585"/>
    <w:rsid w:val="0012679C"/>
    <w:rsid w:val="00126F14"/>
    <w:rsid w:val="00130E5D"/>
    <w:rsid w:val="00133967"/>
    <w:rsid w:val="001350F0"/>
    <w:rsid w:val="0014191B"/>
    <w:rsid w:val="0014427D"/>
    <w:rsid w:val="00145D43"/>
    <w:rsid w:val="001519FA"/>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3D2C"/>
    <w:rsid w:val="001F6776"/>
    <w:rsid w:val="00200708"/>
    <w:rsid w:val="002062EA"/>
    <w:rsid w:val="002076B2"/>
    <w:rsid w:val="0021220D"/>
    <w:rsid w:val="0021319C"/>
    <w:rsid w:val="002216C1"/>
    <w:rsid w:val="0022211D"/>
    <w:rsid w:val="002247CB"/>
    <w:rsid w:val="00225E5E"/>
    <w:rsid w:val="002266A1"/>
    <w:rsid w:val="00227FA0"/>
    <w:rsid w:val="00235661"/>
    <w:rsid w:val="00236A6A"/>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C1954"/>
    <w:rsid w:val="003D5031"/>
    <w:rsid w:val="003D66E4"/>
    <w:rsid w:val="003D747A"/>
    <w:rsid w:val="003E1A36"/>
    <w:rsid w:val="003E3E80"/>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7BFA"/>
    <w:rsid w:val="0045251F"/>
    <w:rsid w:val="0045618C"/>
    <w:rsid w:val="00467FFD"/>
    <w:rsid w:val="00474741"/>
    <w:rsid w:val="00475B1F"/>
    <w:rsid w:val="00475B3B"/>
    <w:rsid w:val="00476596"/>
    <w:rsid w:val="00477CC2"/>
    <w:rsid w:val="00481D61"/>
    <w:rsid w:val="004A46C4"/>
    <w:rsid w:val="004A4989"/>
    <w:rsid w:val="004A5B9D"/>
    <w:rsid w:val="004A669D"/>
    <w:rsid w:val="004B0410"/>
    <w:rsid w:val="004B0F70"/>
    <w:rsid w:val="004B75B7"/>
    <w:rsid w:val="004B7914"/>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07FC"/>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1BDC"/>
    <w:rsid w:val="0063211F"/>
    <w:rsid w:val="006338CA"/>
    <w:rsid w:val="00635B07"/>
    <w:rsid w:val="0065126B"/>
    <w:rsid w:val="00651512"/>
    <w:rsid w:val="0065710D"/>
    <w:rsid w:val="0066215D"/>
    <w:rsid w:val="00662251"/>
    <w:rsid w:val="00662EAB"/>
    <w:rsid w:val="00663C8B"/>
    <w:rsid w:val="00664EF1"/>
    <w:rsid w:val="00665C47"/>
    <w:rsid w:val="00666E7E"/>
    <w:rsid w:val="00667234"/>
    <w:rsid w:val="0067209D"/>
    <w:rsid w:val="00676BBA"/>
    <w:rsid w:val="00676E95"/>
    <w:rsid w:val="00682B66"/>
    <w:rsid w:val="00683436"/>
    <w:rsid w:val="00695808"/>
    <w:rsid w:val="00696462"/>
    <w:rsid w:val="00696F32"/>
    <w:rsid w:val="006A0FC3"/>
    <w:rsid w:val="006A10B1"/>
    <w:rsid w:val="006A6952"/>
    <w:rsid w:val="006B0F6C"/>
    <w:rsid w:val="006B3FBF"/>
    <w:rsid w:val="006B46FB"/>
    <w:rsid w:val="006B531D"/>
    <w:rsid w:val="006B7065"/>
    <w:rsid w:val="006C4F58"/>
    <w:rsid w:val="006C57F4"/>
    <w:rsid w:val="006D1301"/>
    <w:rsid w:val="006D20A5"/>
    <w:rsid w:val="006D296A"/>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3E7D"/>
    <w:rsid w:val="007345A8"/>
    <w:rsid w:val="0073670C"/>
    <w:rsid w:val="00740495"/>
    <w:rsid w:val="0074589B"/>
    <w:rsid w:val="007479A0"/>
    <w:rsid w:val="0075215F"/>
    <w:rsid w:val="00754356"/>
    <w:rsid w:val="007546A1"/>
    <w:rsid w:val="00755249"/>
    <w:rsid w:val="007558B8"/>
    <w:rsid w:val="00757D45"/>
    <w:rsid w:val="007606E4"/>
    <w:rsid w:val="00764385"/>
    <w:rsid w:val="00764578"/>
    <w:rsid w:val="00766981"/>
    <w:rsid w:val="007714E9"/>
    <w:rsid w:val="0077317C"/>
    <w:rsid w:val="00780D6A"/>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F9B"/>
    <w:rsid w:val="00845BF9"/>
    <w:rsid w:val="00845D05"/>
    <w:rsid w:val="008476B6"/>
    <w:rsid w:val="00850DF8"/>
    <w:rsid w:val="008511B3"/>
    <w:rsid w:val="00861A1B"/>
    <w:rsid w:val="008626E7"/>
    <w:rsid w:val="00865006"/>
    <w:rsid w:val="00870EE7"/>
    <w:rsid w:val="00873365"/>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40"/>
    <w:rsid w:val="009F675C"/>
    <w:rsid w:val="009F734F"/>
    <w:rsid w:val="00A0125F"/>
    <w:rsid w:val="00A05AB8"/>
    <w:rsid w:val="00A246B6"/>
    <w:rsid w:val="00A25029"/>
    <w:rsid w:val="00A251F0"/>
    <w:rsid w:val="00A25939"/>
    <w:rsid w:val="00A27675"/>
    <w:rsid w:val="00A27B9E"/>
    <w:rsid w:val="00A30CBB"/>
    <w:rsid w:val="00A31058"/>
    <w:rsid w:val="00A32F17"/>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66187"/>
    <w:rsid w:val="00B66595"/>
    <w:rsid w:val="00B666BC"/>
    <w:rsid w:val="00B67B97"/>
    <w:rsid w:val="00B71594"/>
    <w:rsid w:val="00B73775"/>
    <w:rsid w:val="00B74FDB"/>
    <w:rsid w:val="00B758D4"/>
    <w:rsid w:val="00B8219B"/>
    <w:rsid w:val="00B87C7F"/>
    <w:rsid w:val="00B90EE0"/>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3054"/>
    <w:rsid w:val="00BE3729"/>
    <w:rsid w:val="00BE6C63"/>
    <w:rsid w:val="00BF2FA8"/>
    <w:rsid w:val="00BF5C39"/>
    <w:rsid w:val="00C1202F"/>
    <w:rsid w:val="00C141A6"/>
    <w:rsid w:val="00C20A0D"/>
    <w:rsid w:val="00C27057"/>
    <w:rsid w:val="00C320CA"/>
    <w:rsid w:val="00C34F87"/>
    <w:rsid w:val="00C52CC7"/>
    <w:rsid w:val="00C53EF7"/>
    <w:rsid w:val="00C60B38"/>
    <w:rsid w:val="00C6316D"/>
    <w:rsid w:val="00C64748"/>
    <w:rsid w:val="00C66BA2"/>
    <w:rsid w:val="00C728A6"/>
    <w:rsid w:val="00C73382"/>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147D"/>
    <w:rsid w:val="00D02AC1"/>
    <w:rsid w:val="00D03F9A"/>
    <w:rsid w:val="00D062B1"/>
    <w:rsid w:val="00D06D51"/>
    <w:rsid w:val="00D15B20"/>
    <w:rsid w:val="00D214FB"/>
    <w:rsid w:val="00D24458"/>
    <w:rsid w:val="00D24991"/>
    <w:rsid w:val="00D3348E"/>
    <w:rsid w:val="00D37EA5"/>
    <w:rsid w:val="00D4076F"/>
    <w:rsid w:val="00D40AEE"/>
    <w:rsid w:val="00D4146E"/>
    <w:rsid w:val="00D50255"/>
    <w:rsid w:val="00D537BA"/>
    <w:rsid w:val="00D61580"/>
    <w:rsid w:val="00D61CC8"/>
    <w:rsid w:val="00D6433E"/>
    <w:rsid w:val="00D64C31"/>
    <w:rsid w:val="00D66520"/>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C6B53"/>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B3C"/>
    <w:rsid w:val="00E72E76"/>
    <w:rsid w:val="00E814C0"/>
    <w:rsid w:val="00E819E9"/>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046A"/>
    <w:rsid w:val="00F64F92"/>
    <w:rsid w:val="00F6775F"/>
    <w:rsid w:val="00F67CAC"/>
    <w:rsid w:val="00F70C78"/>
    <w:rsid w:val="00F71844"/>
    <w:rsid w:val="00F72B26"/>
    <w:rsid w:val="00F76A47"/>
    <w:rsid w:val="00F7702D"/>
    <w:rsid w:val="00F804FC"/>
    <w:rsid w:val="00F94C23"/>
    <w:rsid w:val="00F94CBD"/>
    <w:rsid w:val="00F979DA"/>
    <w:rsid w:val="00FA11EF"/>
    <w:rsid w:val="00FA2361"/>
    <w:rsid w:val="00FA44F7"/>
    <w:rsid w:val="00FB13DF"/>
    <w:rsid w:val="00FB2FFE"/>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uiPriority w:val="99"/>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TANChar">
    <w:name w:val="TAN Char"/>
    <w:link w:val="TAN"/>
    <w:rsid w:val="006113F2"/>
    <w:rPr>
      <w:rFonts w:ascii="Arial" w:hAnsi="Arial"/>
      <w:sz w:val="18"/>
      <w:lang w:val="en-GB" w:eastAsia="en-US"/>
    </w:rPr>
  </w:style>
  <w:style w:type="paragraph" w:styleId="af8">
    <w:name w:val="Revision"/>
    <w:hidden/>
    <w:uiPriority w:val="99"/>
    <w:semiHidden/>
    <w:rsid w:val="00987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3E99-9563-4C6C-8388-0D76823F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18</Pages>
  <Words>8945</Words>
  <Characters>50988</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1900-01-01T05:00:00Z</cp:lastPrinted>
  <dcterms:created xsi:type="dcterms:W3CDTF">2023-02-10T08:10:00Z</dcterms:created>
  <dcterms:modified xsi:type="dcterms:W3CDTF">2023-02-10T20:42:00Z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